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82B07" w14:textId="77777777" w:rsidR="001F5BDA" w:rsidRPr="001F5BDA" w:rsidRDefault="001F5BDA" w:rsidP="001F5BDA">
      <w:pPr>
        <w:rPr>
          <w:rPrChange w:id="0" w:author="Mądroch Karolina (PSG)" w:date="2026-03-20T08:50:00Z" w16du:dateUtc="2026-03-20T07:50:00Z">
            <w:rPr>
              <w:rFonts w:cs="Arial"/>
              <w:sz w:val="22"/>
              <w:szCs w:val="22"/>
            </w:rPr>
          </w:rPrChange>
        </w:rPr>
        <w:sectPr w:rsidR="001F5BDA" w:rsidRPr="001F5BDA" w:rsidSect="00791FAF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  <w:pPrChange w:id="5" w:author="Mądroch Karolina (PSG)" w:date="2026-03-20T08:50:00Z" w16du:dateUtc="2026-03-20T07:50:00Z">
          <w:pPr>
            <w:pStyle w:val="Nagwek"/>
            <w:tabs>
              <w:tab w:val="clear" w:pos="4536"/>
              <w:tab w:val="clear" w:pos="9072"/>
            </w:tabs>
            <w:spacing w:after="120" w:line="278" w:lineRule="auto"/>
          </w:pPr>
        </w:pPrChange>
      </w:pPr>
    </w:p>
    <w:p w14:paraId="2198B4BB" w14:textId="1CD87CDE" w:rsidR="00A25D7C" w:rsidRPr="002B1E4B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6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2- Oświadczenie </w:t>
      </w:r>
      <w:r w:rsidR="007431D7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6"/>
    </w:p>
    <w:p w14:paraId="7A5A3EC0" w14:textId="77777777" w:rsidR="00A25D7C" w:rsidRPr="00E12B8E" w:rsidRDefault="00A25D7C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061F20D5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733B3962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421552AC" w14:textId="77777777" w:rsidR="00A25D7C" w:rsidRPr="00E12B8E" w:rsidRDefault="00A25D7C" w:rsidP="00A25D7C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471163E1" w14:textId="34C7C9C9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 w:rsidR="00FD2575"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1318EF3" w14:textId="77777777" w:rsidR="00A25D7C" w:rsidRPr="00E12B8E" w:rsidRDefault="00A25D7C" w:rsidP="00A25D7C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6545BC71" w14:textId="77777777" w:rsidR="00A25D7C" w:rsidRPr="00E12B8E" w:rsidRDefault="00A25D7C" w:rsidP="00A25D7C">
      <w:pPr>
        <w:jc w:val="center"/>
        <w:rPr>
          <w:rFonts w:cs="Arial"/>
          <w:i/>
          <w:sz w:val="18"/>
        </w:rPr>
      </w:pPr>
    </w:p>
    <w:p w14:paraId="3F5B35C9" w14:textId="6F94F491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 w:rsidR="00FD2575"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292B3331" w14:textId="77777777" w:rsidR="00A25D7C" w:rsidRPr="00E12B8E" w:rsidRDefault="00A25D7C" w:rsidP="00A25D7C">
      <w:pPr>
        <w:jc w:val="center"/>
        <w:rPr>
          <w:rFonts w:cs="Arial"/>
          <w:i/>
          <w:sz w:val="18"/>
        </w:rPr>
      </w:pPr>
    </w:p>
    <w:p w14:paraId="7957AA1A" w14:textId="77777777" w:rsidR="00A25D7C" w:rsidRPr="00E12B8E" w:rsidRDefault="00A25D7C" w:rsidP="00A25D7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33259657" w14:textId="77777777" w:rsidR="00A25D7C" w:rsidRPr="00E12B8E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44055ADA" w14:textId="77777777" w:rsidR="00A25D7C" w:rsidRPr="00C90D3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1C7B2F78" w14:textId="77777777" w:rsidR="00A25D7C" w:rsidRPr="00C90D3B" w:rsidRDefault="00A25D7C" w:rsidP="00A25D7C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3CD8D301" w14:textId="77777777" w:rsidR="00A25D7C" w:rsidRPr="00C90D3B" w:rsidRDefault="00A25D7C" w:rsidP="00A25D7C">
      <w:pPr>
        <w:numPr>
          <w:ilvl w:val="0"/>
          <w:numId w:val="67"/>
        </w:numPr>
        <w:ind w:left="567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6523A0FB" w14:textId="77777777" w:rsidR="00A25D7C" w:rsidRPr="00C90D3B" w:rsidRDefault="00A25D7C" w:rsidP="00A25D7C">
      <w:pPr>
        <w:jc w:val="center"/>
        <w:rPr>
          <w:rFonts w:cs="Arial"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22E3B24C" w14:textId="77777777" w:rsidR="00A25D7C" w:rsidRPr="00C90D3B" w:rsidRDefault="00A25D7C" w:rsidP="00A25D7C">
      <w:pPr>
        <w:jc w:val="center"/>
        <w:rPr>
          <w:rFonts w:cs="Arial"/>
          <w:b/>
          <w:i/>
          <w:sz w:val="16"/>
          <w:highlight w:val="lightGray"/>
        </w:rPr>
      </w:pPr>
    </w:p>
    <w:p w14:paraId="143BE3C8" w14:textId="77777777" w:rsidR="00A25D7C" w:rsidRPr="00C90D3B" w:rsidRDefault="00A25D7C" w:rsidP="00A25D7C">
      <w:pPr>
        <w:numPr>
          <w:ilvl w:val="0"/>
          <w:numId w:val="67"/>
        </w:numPr>
        <w:ind w:left="1134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Członkowie: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589E1EC9" w14:textId="77777777" w:rsidR="00A25D7C" w:rsidRPr="00E12B8E" w:rsidRDefault="00A25D7C" w:rsidP="00A25D7C">
      <w:pPr>
        <w:jc w:val="center"/>
        <w:rPr>
          <w:rFonts w:cs="Arial"/>
          <w:i/>
          <w:sz w:val="16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018EE2CF" w14:textId="28242672" w:rsidR="00E568DB" w:rsidRDefault="00E568DB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 w:rsidR="001F7745"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 w:rsidR="001F7745"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0C867C95" w14:textId="004F695C" w:rsidR="001F7745" w:rsidRDefault="001F7745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0E3A4069" w14:textId="7C667477" w:rsidR="00A67027" w:rsidRPr="002B1E4B" w:rsidRDefault="00944A51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</w:t>
      </w:r>
      <w:r w:rsidR="00843FFF" w:rsidRPr="00843FFF">
        <w:rPr>
          <w:rFonts w:eastAsia="Calibri" w:cs="Arial"/>
          <w:sz w:val="18"/>
        </w:rPr>
        <w:t>e</w:t>
      </w:r>
      <w:r w:rsidRPr="00843FFF">
        <w:rPr>
          <w:rFonts w:eastAsia="Calibri" w:cs="Arial"/>
          <w:sz w:val="18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843FFF">
        <w:rPr>
          <w:rFonts w:eastAsia="Calibri" w:cs="Arial"/>
          <w:sz w:val="18"/>
        </w:rPr>
        <w:t>PSG</w:t>
      </w:r>
      <w:r w:rsidRPr="00843FFF">
        <w:rPr>
          <w:rFonts w:eastAsia="Calibri" w:cs="Arial"/>
          <w:sz w:val="18"/>
        </w:rPr>
        <w:t xml:space="preserve"> z tego tytułu</w:t>
      </w:r>
      <w:r w:rsidR="00A67027" w:rsidRPr="00843FFF">
        <w:rPr>
          <w:rFonts w:eastAsia="Calibri" w:cs="Arial"/>
          <w:sz w:val="18"/>
        </w:rPr>
        <w:t>,</w:t>
      </w:r>
    </w:p>
    <w:p w14:paraId="3D10F4F6" w14:textId="7AC3E6F6" w:rsidR="00A67027" w:rsidRPr="00843FFF" w:rsidRDefault="00A67027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="00843FFF"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 w:rsidR="001A7AB4"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6DF5259B" w14:textId="268BC2CC" w:rsidR="00A67027" w:rsidRDefault="00A67027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5D634166" w14:textId="3A440051" w:rsidR="005B1521" w:rsidRDefault="00470968" w:rsidP="005B152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="005B1521"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08D32A1F" w14:textId="502A1FB3" w:rsidR="00A67027" w:rsidRPr="00A67027" w:rsidRDefault="00A67027" w:rsidP="005B1521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 w:rsidR="00FD2575">
        <w:rPr>
          <w:rFonts w:eastAsia="Calibri" w:cs="Arial"/>
          <w:sz w:val="18"/>
        </w:rPr>
        <w:t>,</w:t>
      </w:r>
    </w:p>
    <w:p w14:paraId="61C9C844" w14:textId="74BCB3EB" w:rsidR="00A67027" w:rsidRDefault="00A67027" w:rsidP="002B1E4B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 w:rsidR="00FD2575">
        <w:rPr>
          <w:rFonts w:eastAsia="Calibri" w:cs="Arial"/>
          <w:sz w:val="18"/>
        </w:rPr>
        <w:t>,</w:t>
      </w:r>
    </w:p>
    <w:p w14:paraId="7FBE9297" w14:textId="376F5BD2" w:rsidR="00470968" w:rsidRDefault="00470968" w:rsidP="00470968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7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4D0AACEE" w14:textId="77777777" w:rsidR="00470968" w:rsidRPr="00A67027" w:rsidRDefault="00470968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2D990CE4" w14:textId="77777777" w:rsidR="00470968" w:rsidRDefault="00470968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7"/>
    <w:p w14:paraId="0E583EEA" w14:textId="276FDF85" w:rsidR="00A25D7C" w:rsidRPr="00E12B8E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3C6ED5">
        <w:rPr>
          <w:rFonts w:eastAsia="Calibri" w:cs="Arial"/>
          <w:sz w:val="18"/>
        </w:rPr>
        <w:t>,</w:t>
      </w:r>
      <w:r w:rsidR="00DE783D">
        <w:rPr>
          <w:rFonts w:eastAsia="Calibri" w:cs="Arial"/>
          <w:sz w:val="18"/>
        </w:rPr>
        <w:t xml:space="preserve"> </w:t>
      </w:r>
    </w:p>
    <w:p w14:paraId="45C68D9B" w14:textId="2DA44838" w:rsidR="00A25D7C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 w:rsidR="007D368D"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D40DC6">
        <w:rPr>
          <w:rFonts w:cs="Arial"/>
          <w:b/>
          <w:sz w:val="18"/>
        </w:rPr>
        <w:t>dni</w:t>
      </w:r>
      <w:r w:rsidR="007D368D">
        <w:rPr>
          <w:rFonts w:cs="Arial"/>
          <w:b/>
          <w:sz w:val="18"/>
        </w:rPr>
        <w:t xml:space="preserve"> </w:t>
      </w:r>
      <w:r w:rsidR="007D368D" w:rsidRPr="00F977D8">
        <w:rPr>
          <w:rFonts w:cs="Arial"/>
          <w:bCs/>
          <w:i/>
          <w:iCs/>
          <w:sz w:val="18"/>
        </w:rPr>
        <w:t>[uzupełnia Oferent</w:t>
      </w:r>
      <w:r w:rsidR="00D40DC6" w:rsidRPr="00F977D8">
        <w:rPr>
          <w:rFonts w:cs="Arial"/>
          <w:bCs/>
          <w:i/>
          <w:iCs/>
          <w:sz w:val="18"/>
        </w:rPr>
        <w:t xml:space="preserve"> – nie może być krótszy niż wskazany w pkt. I.3. Zapytania ofertowego</w:t>
      </w:r>
      <w:r w:rsidR="007D368D" w:rsidRPr="00F977D8">
        <w:rPr>
          <w:rFonts w:cs="Arial"/>
          <w:bCs/>
          <w:i/>
          <w:iCs/>
          <w:sz w:val="18"/>
        </w:rPr>
        <w:t>]</w:t>
      </w:r>
      <w:r w:rsidRPr="00F977D8">
        <w:rPr>
          <w:rFonts w:cs="Arial"/>
          <w:sz w:val="18"/>
        </w:rPr>
        <w:t xml:space="preserve"> </w:t>
      </w:r>
      <w:r w:rsidRPr="00E12B8E">
        <w:rPr>
          <w:rFonts w:cs="Arial"/>
          <w:sz w:val="18"/>
        </w:rPr>
        <w:t>od daty jej złożenia,</w:t>
      </w:r>
    </w:p>
    <w:p w14:paraId="571AD83F" w14:textId="5B2D9724" w:rsidR="00257195" w:rsidRDefault="00257195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1B2C6F78" w14:textId="25B341D8" w:rsidR="00E4458A" w:rsidRPr="00257195" w:rsidRDefault="00E4458A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 w:rsidR="00640B0A">
        <w:rPr>
          <w:rFonts w:cs="Arial"/>
          <w:sz w:val="18"/>
        </w:rPr>
        <w:t>Oferentów</w:t>
      </w:r>
      <w:r w:rsidR="00640B0A" w:rsidRPr="00257195"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zewnętrznych, w szczególności: Ogólnych Warunków Umów, Ogólnych Wytycznych Dotyczących Ubezpieczeń oraz BHP i Ochrony środowiska, wraz </w:t>
      </w:r>
      <w:r w:rsidR="001A7AB4">
        <w:rPr>
          <w:rFonts w:cs="Arial"/>
          <w:sz w:val="18"/>
        </w:rPr>
        <w:br/>
      </w:r>
      <w:r w:rsidRPr="00257195">
        <w:rPr>
          <w:rFonts w:cs="Arial"/>
          <w:sz w:val="18"/>
        </w:rPr>
        <w:t>z załącznikami, dostępnych na stronie www.psgaz.pl w zakładce</w:t>
      </w:r>
      <w:r w:rsidR="006762FD" w:rsidRPr="00257195">
        <w:rPr>
          <w:rFonts w:cs="Arial"/>
          <w:sz w:val="18"/>
        </w:rPr>
        <w:t xml:space="preserve"> </w:t>
      </w:r>
      <w:r w:rsidRPr="00257195">
        <w:rPr>
          <w:rFonts w:cs="Arial"/>
          <w:i/>
          <w:iCs/>
          <w:sz w:val="18"/>
        </w:rPr>
        <w:t>Dla Kontrahenta</w:t>
      </w:r>
      <w:r w:rsidR="006762FD" w:rsidRPr="00257195">
        <w:rPr>
          <w:rFonts w:cs="Arial"/>
          <w:i/>
          <w:iCs/>
          <w:sz w:val="18"/>
        </w:rPr>
        <w:t>/ Pliki do pobrania</w:t>
      </w:r>
      <w:r w:rsidR="004663C8">
        <w:rPr>
          <w:rFonts w:cs="Arial"/>
          <w:i/>
          <w:iCs/>
          <w:sz w:val="18"/>
        </w:rPr>
        <w:t>,</w:t>
      </w:r>
    </w:p>
    <w:p w14:paraId="4DDA6496" w14:textId="6F220EC5" w:rsidR="006762FD" w:rsidRPr="002B1E4B" w:rsidRDefault="006762FD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5026B520" w14:textId="4323DF21" w:rsidR="00A25D7C" w:rsidRPr="00E12B8E" w:rsidRDefault="00D17A2A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016209AE" w14:textId="11A3B782" w:rsidR="00A25D7C" w:rsidRDefault="006762FD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 w:rsidR="00244ADE"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</w:t>
      </w:r>
      <w:r w:rsidRPr="002B1E4B">
        <w:rPr>
          <w:rFonts w:cs="Arial"/>
          <w:b/>
          <w:bCs/>
          <w:sz w:val="18"/>
          <w:u w:val="single"/>
        </w:rPr>
        <w:lastRenderedPageBreak/>
        <w:t xml:space="preserve">informacje stanowią tajemnicę przedsiębiorstwa na </w:t>
      </w:r>
      <w:r w:rsidR="00244ADE"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 w:rsidR="001A7AB4"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27755ED0" w14:textId="7BED58CC" w:rsidR="00A13F64" w:rsidRDefault="00A13F64" w:rsidP="00A13F64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</w:t>
      </w:r>
      <w:r w:rsidR="00257195">
        <w:rPr>
          <w:rFonts w:eastAsia="Calibri" w:cs="Arial"/>
          <w:sz w:val="18"/>
        </w:rPr>
        <w:t>pochodzącą</w:t>
      </w:r>
      <w:r>
        <w:rPr>
          <w:rFonts w:eastAsia="Calibri" w:cs="Arial"/>
          <w:sz w:val="18"/>
        </w:rPr>
        <w:t xml:space="preserve"> z Państwa trzeciego</w:t>
      </w:r>
    </w:p>
    <w:p w14:paraId="5CC313F3" w14:textId="77777777" w:rsidR="00A13F64" w:rsidRPr="00A67027" w:rsidRDefault="00A13F64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2E12892" w14:textId="4C1438E2" w:rsidR="00A13F64" w:rsidRDefault="00A13F64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2BD0DEB6" w14:textId="1B1F75CD" w:rsidR="00FB0196" w:rsidRPr="00B365C9" w:rsidRDefault="00FB0196" w:rsidP="00DF23E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</w:t>
      </w:r>
      <w:r w:rsidR="008B73EF">
        <w:rPr>
          <w:rFonts w:cs="Arial"/>
          <w:sz w:val="18"/>
          <w:szCs w:val="18"/>
        </w:rPr>
        <w:t>.</w:t>
      </w:r>
    </w:p>
    <w:p w14:paraId="30CE0853" w14:textId="47F5D1AF" w:rsidR="00B365C9" w:rsidRPr="008B73EF" w:rsidRDefault="00B365C9" w:rsidP="00DF23E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  <w:szCs w:val="18"/>
        </w:rPr>
      </w:pPr>
      <w:r w:rsidRPr="008B73EF">
        <w:rPr>
          <w:rFonts w:cs="Arial"/>
          <w:sz w:val="18"/>
          <w:szCs w:val="18"/>
        </w:rPr>
        <w:t xml:space="preserve">Posiadamy </w:t>
      </w:r>
      <w:r w:rsidRPr="008B73EF">
        <w:rPr>
          <w:rFonts w:eastAsia="Calibri" w:cs="Arial"/>
          <w:sz w:val="18"/>
          <w:szCs w:val="18"/>
        </w:rPr>
        <w:t xml:space="preserve">oprogramowanie niezbędne do kalkulacji napraw mechanicznych </w:t>
      </w:r>
      <w:r w:rsidRPr="008B73EF">
        <w:rPr>
          <w:rFonts w:eastAsia="Calibri" w:cs="Arial"/>
          <w:sz w:val="18"/>
          <w:szCs w:val="18"/>
        </w:rPr>
        <w:br/>
      </w:r>
      <w:proofErr w:type="spellStart"/>
      <w:r w:rsidRPr="008B73EF">
        <w:rPr>
          <w:rFonts w:eastAsia="Calibri" w:cs="Arial"/>
          <w:sz w:val="18"/>
          <w:szCs w:val="18"/>
        </w:rPr>
        <w:t>Audatex</w:t>
      </w:r>
      <w:proofErr w:type="spellEnd"/>
      <w:r w:rsidRPr="008B73EF">
        <w:rPr>
          <w:rFonts w:eastAsia="Calibri" w:cs="Arial"/>
          <w:sz w:val="18"/>
          <w:szCs w:val="18"/>
        </w:rPr>
        <w:t xml:space="preserve"> w wersji elektronicznej, z katalogiem części zamiennych i oryginalnych zawierających ceny detaliczne, dostępność części oraz czasochłonność ich wymiany,</w:t>
      </w:r>
    </w:p>
    <w:p w14:paraId="334ABA9B" w14:textId="7083339C" w:rsidR="00B365C9" w:rsidRPr="008B73EF" w:rsidRDefault="00B365C9" w:rsidP="00DF23E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  <w:szCs w:val="18"/>
        </w:rPr>
      </w:pPr>
      <w:r w:rsidRPr="008B73EF">
        <w:rPr>
          <w:rFonts w:eastAsia="Calibri" w:cs="Arial"/>
          <w:sz w:val="18"/>
          <w:szCs w:val="18"/>
        </w:rPr>
        <w:t xml:space="preserve">Dysponujemy infolinią działającą 24 godziny </w:t>
      </w:r>
      <w:r w:rsidRPr="008B73EF">
        <w:rPr>
          <w:rFonts w:eastAsia="Calibri" w:cs="Arial"/>
          <w:sz w:val="18"/>
          <w:szCs w:val="18"/>
          <w:lang w:eastAsia="en-US"/>
        </w:rPr>
        <w:t>przez 7 dni w tygodniu, pod którą Zamawiający może zlecić wykonanie usługi przeglądu, naprawy i holowania pojazdu,</w:t>
      </w:r>
    </w:p>
    <w:p w14:paraId="1CC57FEB" w14:textId="463A7B25" w:rsidR="00B365C9" w:rsidRDefault="00B365C9" w:rsidP="00DF23E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  <w:szCs w:val="18"/>
        </w:rPr>
      </w:pPr>
      <w:r w:rsidRPr="008B73EF">
        <w:rPr>
          <w:rFonts w:eastAsia="Calibri" w:cs="Arial"/>
          <w:sz w:val="18"/>
          <w:szCs w:val="18"/>
          <w:lang w:eastAsia="en-US"/>
        </w:rPr>
        <w:t xml:space="preserve">Dysponujemy </w:t>
      </w:r>
      <w:r w:rsidRPr="008B73EF">
        <w:rPr>
          <w:rFonts w:eastAsia="Calibri" w:cs="Arial"/>
          <w:sz w:val="18"/>
          <w:szCs w:val="18"/>
        </w:rPr>
        <w:t xml:space="preserve">narzędziem informatycznym podłączonym do systemu Flota </w:t>
      </w:r>
      <w:proofErr w:type="spellStart"/>
      <w:r w:rsidRPr="008B73EF">
        <w:rPr>
          <w:rFonts w:eastAsia="Calibri" w:cs="Arial"/>
          <w:sz w:val="18"/>
          <w:szCs w:val="18"/>
        </w:rPr>
        <w:t>Commandor</w:t>
      </w:r>
      <w:proofErr w:type="spellEnd"/>
      <w:r w:rsidRPr="008B73EF">
        <w:rPr>
          <w:rFonts w:eastAsia="Calibri" w:cs="Arial"/>
          <w:sz w:val="18"/>
          <w:szCs w:val="18"/>
        </w:rPr>
        <w:t xml:space="preserve"> zgodnie ze specyfikacją zawartą w </w:t>
      </w:r>
      <w:r w:rsidRPr="008B0CF4">
        <w:rPr>
          <w:rFonts w:eastAsia="Calibri" w:cs="Arial"/>
          <w:sz w:val="18"/>
          <w:szCs w:val="18"/>
        </w:rPr>
        <w:t xml:space="preserve">Załączniku nr </w:t>
      </w:r>
      <w:r w:rsidR="008B73EF" w:rsidRPr="008B0CF4">
        <w:rPr>
          <w:rFonts w:eastAsia="Calibri" w:cs="Arial"/>
          <w:sz w:val="18"/>
          <w:szCs w:val="18"/>
        </w:rPr>
        <w:t>2</w:t>
      </w:r>
      <w:r w:rsidRPr="008B0CF4">
        <w:rPr>
          <w:rFonts w:eastAsia="Calibri" w:cs="Arial"/>
          <w:sz w:val="18"/>
          <w:szCs w:val="18"/>
        </w:rPr>
        <w:t xml:space="preserve"> do </w:t>
      </w:r>
      <w:r w:rsidR="008B0CF4" w:rsidRPr="008B0CF4">
        <w:rPr>
          <w:rFonts w:eastAsia="Calibri" w:cs="Arial"/>
          <w:sz w:val="18"/>
          <w:szCs w:val="18"/>
        </w:rPr>
        <w:t xml:space="preserve">wzoru </w:t>
      </w:r>
      <w:r w:rsidRPr="008B0CF4">
        <w:rPr>
          <w:rFonts w:eastAsia="Calibri" w:cs="Arial"/>
          <w:sz w:val="18"/>
          <w:szCs w:val="18"/>
        </w:rPr>
        <w:t>Umowy</w:t>
      </w:r>
      <w:r w:rsidR="008B0CF4" w:rsidRPr="008B0CF4">
        <w:rPr>
          <w:rFonts w:eastAsia="Calibri" w:cs="Arial"/>
          <w:sz w:val="18"/>
          <w:szCs w:val="18"/>
        </w:rPr>
        <w:t>.</w:t>
      </w:r>
    </w:p>
    <w:p w14:paraId="53DEDD19" w14:textId="1955B760" w:rsidR="0054249C" w:rsidRPr="008B0CF4" w:rsidRDefault="0054249C" w:rsidP="00DF23E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  <w:szCs w:val="18"/>
        </w:rPr>
      </w:pPr>
      <w:r>
        <w:rPr>
          <w:rFonts w:eastAsia="Calibri" w:cs="Arial"/>
          <w:sz w:val="18"/>
          <w:szCs w:val="18"/>
        </w:rPr>
        <w:t xml:space="preserve">Udzielamy </w:t>
      </w:r>
      <w:r w:rsidRPr="0054249C">
        <w:rPr>
          <w:rFonts w:eastAsia="Calibri" w:cs="Arial"/>
          <w:sz w:val="18"/>
          <w:szCs w:val="18"/>
        </w:rPr>
        <w:t>24-miesięcznej gwarancji na świadczone usługi napraw samochodów i części zużyte do naprawy samochodu</w:t>
      </w:r>
      <w:r>
        <w:rPr>
          <w:rFonts w:eastAsia="Calibri" w:cs="Arial"/>
          <w:sz w:val="18"/>
          <w:szCs w:val="18"/>
        </w:rPr>
        <w:t>.</w:t>
      </w:r>
    </w:p>
    <w:p w14:paraId="5FD466D7" w14:textId="77777777" w:rsidR="00886621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6138B2B" w14:textId="77777777" w:rsidR="00886621" w:rsidRPr="00E12B8E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2919F775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4371387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2FF50716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6EE0CFF1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4238C246" w14:textId="77777777" w:rsidR="00A25D7C" w:rsidRPr="00E12B8E" w:rsidRDefault="00A25D7C" w:rsidP="00A25D7C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1681CDFA" w14:textId="77777777" w:rsidR="00A25D7C" w:rsidRPr="00E12B8E" w:rsidRDefault="00A25D7C" w:rsidP="00A25D7C">
      <w:pPr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br w:type="page"/>
      </w:r>
    </w:p>
    <w:p w14:paraId="26CA41B5" w14:textId="525406A0" w:rsidR="006530CB" w:rsidRPr="008074AE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2EA37A5C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400CD5B4" w14:textId="77777777" w:rsidR="00257195" w:rsidRDefault="00257195" w:rsidP="00257195">
      <w:pPr>
        <w:pStyle w:val="Style2"/>
        <w:spacing w:after="240" w:line="269" w:lineRule="auto"/>
        <w:jc w:val="both"/>
      </w:pPr>
    </w:p>
    <w:p w14:paraId="7B6D754B" w14:textId="2792A691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D830804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76D7378C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257195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Default="00257195" w:rsidP="00C445EB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Default="00257195" w:rsidP="00C445EB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Default="00257195" w:rsidP="00C445EB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Default="00257195" w:rsidP="00C445EB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Default="00257195" w:rsidP="00C445EB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Default="00257195" w:rsidP="00C445EB"/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257195" w14:paraId="1F5FF314" w14:textId="77777777" w:rsidTr="00C445EB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257195" w14:paraId="53296E4C" w14:textId="77777777" w:rsidTr="00C90D3B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C90D3B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C90D3B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DE0510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1ECDFDA4" w14:textId="77777777" w:rsidR="00257195" w:rsidRDefault="00257195" w:rsidP="00257195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5F883479" w14:textId="77777777" w:rsidR="00257195" w:rsidRDefault="00257195" w:rsidP="00257195">
      <w:pPr>
        <w:pStyle w:val="Style16"/>
        <w:rPr>
          <w:rStyle w:val="CharStyle17"/>
          <w:color w:val="000000"/>
          <w:u w:val="single"/>
        </w:rPr>
      </w:pPr>
    </w:p>
    <w:p w14:paraId="0751FEA2" w14:textId="77777777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A25D7C"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</w:p>
    <w:p w14:paraId="65E2B1E2" w14:textId="3F43F790" w:rsidR="00006F0F" w:rsidRPr="00B7120E" w:rsidRDefault="00006F0F" w:rsidP="00006F0F">
      <w:pPr>
        <w:jc w:val="right"/>
        <w:rPr>
          <w:rFonts w:cs="Arial"/>
          <w:b/>
        </w:rPr>
      </w:pPr>
      <w:r w:rsidRPr="00CA5F0D">
        <w:rPr>
          <w:rFonts w:cs="Arial"/>
          <w:b/>
        </w:rPr>
        <w:lastRenderedPageBreak/>
        <w:t xml:space="preserve">Załącznik nr 4 </w:t>
      </w:r>
      <w:r w:rsidR="00CA5F0D" w:rsidRPr="00CA5F0D">
        <w:rPr>
          <w:rFonts w:cs="Arial"/>
          <w:b/>
        </w:rPr>
        <w:t>do</w:t>
      </w:r>
      <w:r w:rsidR="00CA5F0D">
        <w:rPr>
          <w:rFonts w:cs="Arial"/>
          <w:b/>
        </w:rPr>
        <w:t xml:space="preserve"> Zapytania ofertowego</w:t>
      </w:r>
    </w:p>
    <w:p w14:paraId="44CF1E0B" w14:textId="77777777" w:rsidR="00006F0F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B7120E" w:rsidRDefault="00006F0F" w:rsidP="00006F0F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>
        <w:rPr>
          <w:rFonts w:eastAsia="Calibri" w:cs="Arial"/>
          <w:b/>
          <w:sz w:val="20"/>
        </w:rPr>
        <w:t>Oferenta</w:t>
      </w:r>
      <w:r w:rsidR="00640B0A" w:rsidRPr="00B7120E">
        <w:rPr>
          <w:rFonts w:eastAsia="Calibri" w:cs="Arial"/>
          <w:b/>
          <w:sz w:val="20"/>
        </w:rPr>
        <w:t xml:space="preserve"> </w:t>
      </w:r>
      <w:r w:rsidRPr="00B7120E">
        <w:rPr>
          <w:rFonts w:eastAsia="Calibri" w:cs="Arial"/>
          <w:b/>
          <w:sz w:val="20"/>
        </w:rPr>
        <w:t>mającego siedzibę za granicą</w:t>
      </w:r>
    </w:p>
    <w:p w14:paraId="65F8EC77" w14:textId="12A85DF7" w:rsidR="00006F0F" w:rsidRPr="00B7120E" w:rsidRDefault="00006F0F" w:rsidP="009764FA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 xml:space="preserve">zagraniczny), w związku z </w:t>
      </w:r>
      <w:r w:rsidR="00877225">
        <w:rPr>
          <w:rFonts w:eastAsia="Calibri" w:cs="Arial"/>
          <w:sz w:val="20"/>
        </w:rPr>
        <w:t xml:space="preserve">Zapytaniem </w:t>
      </w:r>
      <w:r w:rsidR="0092388E">
        <w:rPr>
          <w:rFonts w:eastAsia="Calibri" w:cs="Arial"/>
          <w:sz w:val="20"/>
        </w:rPr>
        <w:t>o</w:t>
      </w:r>
      <w:r w:rsidR="00877225">
        <w:rPr>
          <w:rFonts w:eastAsia="Calibri" w:cs="Arial"/>
          <w:sz w:val="20"/>
        </w:rPr>
        <w:t>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="009764FA" w:rsidRPr="009764FA">
        <w:t xml:space="preserve"> </w:t>
      </w:r>
      <w:r w:rsidR="009764FA" w:rsidRPr="009764FA">
        <w:rPr>
          <w:rFonts w:eastAsia="Calibri" w:cs="Arial"/>
          <w:sz w:val="20"/>
        </w:rPr>
        <w:t>Kompleksowa obsługa i naprawa pojazdów, będących w dyspozycji Polskiej</w:t>
      </w:r>
      <w:r w:rsidR="009764FA">
        <w:rPr>
          <w:rFonts w:eastAsia="Calibri" w:cs="Arial"/>
          <w:sz w:val="20"/>
        </w:rPr>
        <w:t xml:space="preserve"> </w:t>
      </w:r>
      <w:r w:rsidR="009764FA" w:rsidRPr="009764FA">
        <w:rPr>
          <w:rFonts w:eastAsia="Calibri" w:cs="Arial"/>
          <w:sz w:val="20"/>
        </w:rPr>
        <w:t>Spółki Gazownictwa sp. z o.o. OZG w Poznaniu</w:t>
      </w:r>
      <w:r w:rsidRPr="00B7120E">
        <w:rPr>
          <w:rFonts w:cs="Arial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B7120E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B7120E" w:rsidRDefault="00006F0F" w:rsidP="00006F0F">
      <w:pPr>
        <w:numPr>
          <w:ilvl w:val="0"/>
          <w:numId w:val="78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 w:rsidR="00640B0A">
        <w:rPr>
          <w:rFonts w:eastAsia="Calibri" w:cs="Arial"/>
          <w:sz w:val="20"/>
        </w:rPr>
        <w:t>Oferenta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B7120E" w:rsidRDefault="00006F0F" w:rsidP="00006F0F">
      <w:pPr>
        <w:numPr>
          <w:ilvl w:val="0"/>
          <w:numId w:val="78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 w:rsidR="00640B0A">
        <w:rPr>
          <w:rFonts w:cs="Arial"/>
          <w:sz w:val="20"/>
        </w:rPr>
        <w:t>Oferenta</w:t>
      </w:r>
      <w:r w:rsidR="00640B0A" w:rsidRPr="00B7120E">
        <w:rPr>
          <w:rFonts w:cs="Arial"/>
          <w:sz w:val="20"/>
        </w:rPr>
        <w:t xml:space="preserve"> </w:t>
      </w:r>
      <w:r w:rsidRPr="00B7120E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B7120E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7120E" w:rsidRDefault="00006F0F" w:rsidP="00006F0F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0DDC83D" w14:textId="77777777" w:rsidR="00006F0F" w:rsidRPr="00B7120E" w:rsidRDefault="00006F0F" w:rsidP="00006F0F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757840E" w14:textId="77777777" w:rsidR="00006F0F" w:rsidRPr="00B7120E" w:rsidRDefault="00006F0F" w:rsidP="00006F0F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371FA42" w14:textId="77777777" w:rsidR="00006F0F" w:rsidRPr="00B7120E" w:rsidRDefault="00006F0F" w:rsidP="00006F0F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77777777" w:rsidR="001D4279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0D654CB4" w14:textId="77777777" w:rsidR="00050DF7" w:rsidRDefault="00050DF7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FF4C51A" w14:textId="77777777" w:rsidR="00050DF7" w:rsidRDefault="00050DF7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463467A" w14:textId="77777777" w:rsidR="00050DF7" w:rsidRDefault="00050DF7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7CBC091" w14:textId="77777777" w:rsidR="00050DF7" w:rsidRDefault="00050DF7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EDDF260" w14:textId="7B340348" w:rsidR="00144582" w:rsidRDefault="00144582" w:rsidP="00144582">
      <w:pPr>
        <w:spacing w:after="120" w:line="276" w:lineRule="auto"/>
        <w:ind w:left="4254"/>
        <w:jc w:val="center"/>
        <w:rPr>
          <w:rFonts w:eastAsia="Calibri" w:cs="Arial"/>
          <w:b/>
          <w:szCs w:val="24"/>
        </w:rPr>
      </w:pPr>
      <w:r>
        <w:rPr>
          <w:rFonts w:eastAsia="Calibri" w:cs="Arial"/>
          <w:b/>
          <w:szCs w:val="24"/>
        </w:rPr>
        <w:lastRenderedPageBreak/>
        <w:t>Załącznik nr 5 do Zapytania ofertowego</w:t>
      </w:r>
      <w:r w:rsidR="000446F5">
        <w:rPr>
          <w:rFonts w:eastAsia="Calibri" w:cs="Arial"/>
          <w:b/>
          <w:szCs w:val="24"/>
        </w:rPr>
        <w:t xml:space="preserve"> – część handlowa</w:t>
      </w:r>
    </w:p>
    <w:p w14:paraId="505F85B9" w14:textId="7B921935" w:rsidR="00050DF7" w:rsidRPr="00884665" w:rsidRDefault="00050DF7" w:rsidP="00050DF7">
      <w:pPr>
        <w:spacing w:after="120" w:line="276" w:lineRule="auto"/>
        <w:jc w:val="center"/>
        <w:rPr>
          <w:rFonts w:eastAsia="Calibri" w:cs="Arial"/>
          <w:b/>
          <w:szCs w:val="24"/>
        </w:rPr>
      </w:pPr>
      <w:r w:rsidRPr="00884665">
        <w:rPr>
          <w:rFonts w:eastAsia="Calibri" w:cs="Arial"/>
          <w:b/>
          <w:szCs w:val="24"/>
        </w:rPr>
        <w:t>Formularz ofertowy</w:t>
      </w:r>
    </w:p>
    <w:p w14:paraId="7B99DA9A" w14:textId="77777777" w:rsidR="00050DF7" w:rsidRPr="00884665" w:rsidRDefault="00050DF7" w:rsidP="00F977D8">
      <w:pPr>
        <w:spacing w:after="240"/>
        <w:jc w:val="center"/>
        <w:rPr>
          <w:rFonts w:eastAsia="Calibri" w:cs="Arial"/>
          <w:b/>
          <w:szCs w:val="24"/>
        </w:rPr>
      </w:pPr>
      <w:r w:rsidRPr="00884665">
        <w:rPr>
          <w:rFonts w:eastAsia="Calibri" w:cs="Arial"/>
          <w:b/>
          <w:szCs w:val="24"/>
        </w:rPr>
        <w:t>Kompleksowa obsługa i naprawa pojazdów, będących w dyspozycji Polskiej Spółki Gazownictwa sp. z o.o. – umowa ramowa</w:t>
      </w:r>
    </w:p>
    <w:p w14:paraId="3B573FDC" w14:textId="77777777" w:rsidR="0034105E" w:rsidRPr="00E70D3E" w:rsidRDefault="0034105E" w:rsidP="0034105E">
      <w:pPr>
        <w:pStyle w:val="NormalnyWeb"/>
        <w:rPr>
          <w:rFonts w:ascii="Arial" w:hAnsi="Arial" w:cs="Arial"/>
          <w:color w:val="000000"/>
          <w:sz w:val="22"/>
          <w:szCs w:val="22"/>
        </w:rPr>
      </w:pPr>
      <w:r w:rsidRPr="00E70D3E">
        <w:rPr>
          <w:rFonts w:ascii="Arial" w:hAnsi="Arial" w:cs="Arial"/>
          <w:color w:val="000000"/>
          <w:sz w:val="22"/>
          <w:szCs w:val="22"/>
        </w:rPr>
        <w:t>1. Dane Wykonawcy:</w:t>
      </w:r>
    </w:p>
    <w:p w14:paraId="1D39B9EF" w14:textId="77777777" w:rsidR="0034105E" w:rsidRPr="00E70D3E" w:rsidRDefault="0034105E" w:rsidP="0034105E">
      <w:pPr>
        <w:pStyle w:val="NormalnyWeb"/>
        <w:rPr>
          <w:rFonts w:ascii="Arial" w:hAnsi="Arial" w:cs="Arial"/>
          <w:color w:val="000000"/>
          <w:sz w:val="22"/>
          <w:szCs w:val="22"/>
        </w:rPr>
      </w:pPr>
      <w:r w:rsidRPr="00E70D3E">
        <w:rPr>
          <w:rFonts w:ascii="Arial" w:hAnsi="Arial" w:cs="Arial"/>
          <w:color w:val="000000"/>
          <w:sz w:val="22"/>
          <w:szCs w:val="22"/>
        </w:rPr>
        <w:t>Nazwa i siedziba: …....................................................................................................</w:t>
      </w:r>
    </w:p>
    <w:p w14:paraId="4A9EC596" w14:textId="77777777" w:rsidR="0034105E" w:rsidRDefault="0034105E" w:rsidP="0034105E">
      <w:pPr>
        <w:pStyle w:val="NormalnyWeb"/>
        <w:rPr>
          <w:rFonts w:ascii="Arial" w:hAnsi="Arial" w:cs="Arial"/>
          <w:color w:val="000000"/>
          <w:sz w:val="22"/>
          <w:szCs w:val="22"/>
        </w:rPr>
      </w:pPr>
      <w:r w:rsidRPr="00E70D3E">
        <w:rPr>
          <w:rFonts w:ascii="Arial" w:hAnsi="Arial" w:cs="Arial"/>
          <w:color w:val="000000"/>
          <w:sz w:val="22"/>
          <w:szCs w:val="22"/>
        </w:rPr>
        <w:t>Numer REGON: …............................. Numer NIP: ….........................................</w:t>
      </w:r>
    </w:p>
    <w:p w14:paraId="3BF5D100" w14:textId="418DCB18" w:rsidR="00050DF7" w:rsidRPr="0034105E" w:rsidRDefault="00050DF7" w:rsidP="0034105E">
      <w:pPr>
        <w:pStyle w:val="NormalnyWeb"/>
        <w:numPr>
          <w:ilvl w:val="0"/>
          <w:numId w:val="77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4105E">
        <w:rPr>
          <w:rFonts w:ascii="Arial" w:eastAsia="Calibri" w:hAnsi="Arial" w:cs="Arial"/>
        </w:rPr>
        <w:t xml:space="preserve">Oferuję/oferujemy* wykonanie przedmiotu Zamówienia zgodnie z wszystkimi wymogami określonymi w </w:t>
      </w:r>
      <w:r w:rsidR="0034105E">
        <w:rPr>
          <w:rFonts w:ascii="Arial" w:eastAsia="Calibri" w:hAnsi="Arial" w:cs="Arial"/>
        </w:rPr>
        <w:t>Zapytaniu ofertowym</w:t>
      </w:r>
      <w:r w:rsidRPr="0034105E">
        <w:rPr>
          <w:rFonts w:ascii="Arial" w:eastAsia="Calibri" w:hAnsi="Arial" w:cs="Arial"/>
        </w:rPr>
        <w:t xml:space="preserve"> na poniższych warunkach cenowych</w:t>
      </w:r>
      <w:r w:rsidR="00F977D8">
        <w:rPr>
          <w:rFonts w:ascii="Arial" w:eastAsia="Calibri" w:hAnsi="Arial" w:cs="Arial"/>
        </w:rPr>
        <w:t>:</w:t>
      </w:r>
      <w:r w:rsidRPr="0034105E">
        <w:rPr>
          <w:rFonts w:ascii="Arial" w:eastAsia="Calibri" w:hAnsi="Arial" w:cs="Arial"/>
        </w:rPr>
        <w:t xml:space="preserve"> </w:t>
      </w:r>
    </w:p>
    <w:p w14:paraId="605FC5DD" w14:textId="70C24118" w:rsidR="00050DF7" w:rsidRPr="00AE721D" w:rsidRDefault="00050DF7" w:rsidP="00050DF7">
      <w:pPr>
        <w:spacing w:after="200" w:line="276" w:lineRule="auto"/>
        <w:ind w:left="360"/>
        <w:contextualSpacing/>
        <w:jc w:val="both"/>
        <w:rPr>
          <w:rFonts w:eastAsia="Calibri" w:cs="Arial"/>
          <w:i/>
          <w:iCs/>
          <w:u w:val="single"/>
        </w:rPr>
      </w:pPr>
      <w:r w:rsidRPr="00AE721D">
        <w:rPr>
          <w:rFonts w:eastAsia="Calibri" w:cs="Arial"/>
          <w:i/>
          <w:iCs/>
          <w:u w:val="single"/>
        </w:rPr>
        <w:t xml:space="preserve">Dane dla kryteriów A, B, C, D, E należy przepisać z załączników </w:t>
      </w:r>
      <w:proofErr w:type="spellStart"/>
      <w:r w:rsidRPr="00AE721D">
        <w:rPr>
          <w:rFonts w:eastAsia="Calibri" w:cs="Arial"/>
          <w:i/>
          <w:iCs/>
          <w:u w:val="single"/>
        </w:rPr>
        <w:t>excel</w:t>
      </w:r>
      <w:proofErr w:type="spellEnd"/>
      <w:r w:rsidRPr="00AE721D">
        <w:rPr>
          <w:rFonts w:eastAsia="Calibri" w:cs="Arial"/>
          <w:i/>
          <w:iCs/>
          <w:u w:val="single"/>
        </w:rPr>
        <w:t xml:space="preserve"> </w:t>
      </w:r>
      <w:r w:rsidR="00144582">
        <w:rPr>
          <w:rFonts w:eastAsia="Calibri" w:cs="Arial"/>
          <w:i/>
          <w:iCs/>
          <w:u w:val="single"/>
        </w:rPr>
        <w:t>5</w:t>
      </w:r>
      <w:r w:rsidRPr="00AE721D">
        <w:rPr>
          <w:rFonts w:eastAsia="Calibri" w:cs="Arial"/>
          <w:i/>
          <w:iCs/>
          <w:u w:val="single"/>
        </w:rPr>
        <w:t xml:space="preserve">a i </w:t>
      </w:r>
      <w:r w:rsidR="00144582">
        <w:rPr>
          <w:rFonts w:eastAsia="Calibri" w:cs="Arial"/>
          <w:i/>
          <w:iCs/>
          <w:u w:val="single"/>
        </w:rPr>
        <w:t>5</w:t>
      </w:r>
      <w:r w:rsidRPr="00AE721D">
        <w:rPr>
          <w:rFonts w:eastAsia="Calibri" w:cs="Arial"/>
          <w:i/>
          <w:iCs/>
          <w:u w:val="single"/>
        </w:rPr>
        <w:t>b do</w:t>
      </w:r>
      <w:r w:rsidR="00144582">
        <w:rPr>
          <w:rFonts w:eastAsia="Calibri" w:cs="Arial"/>
          <w:i/>
          <w:iCs/>
          <w:u w:val="single"/>
        </w:rPr>
        <w:t xml:space="preserve"> Zapytania ofertowego.</w:t>
      </w:r>
    </w:p>
    <w:p w14:paraId="55369975" w14:textId="77777777" w:rsidR="00050DF7" w:rsidRPr="00884665" w:rsidRDefault="00050DF7" w:rsidP="00050DF7">
      <w:pPr>
        <w:tabs>
          <w:tab w:val="left" w:pos="426"/>
        </w:tabs>
        <w:spacing w:after="120" w:line="276" w:lineRule="auto"/>
        <w:ind w:left="360"/>
        <w:contextualSpacing/>
        <w:jc w:val="both"/>
        <w:rPr>
          <w:rFonts w:eastAsia="Calibri" w:cs="Arial"/>
          <w:i/>
          <w:color w:val="FF0000"/>
        </w:rPr>
      </w:pPr>
    </w:p>
    <w:p w14:paraId="2AAA061B" w14:textId="77777777" w:rsidR="00050DF7" w:rsidRPr="00092F64" w:rsidRDefault="00050DF7" w:rsidP="00050DF7">
      <w:pPr>
        <w:spacing w:after="200" w:line="360" w:lineRule="auto"/>
        <w:ind w:left="360"/>
        <w:contextualSpacing/>
        <w:rPr>
          <w:rFonts w:eastAsia="Calibri" w:cs="Arial"/>
          <w:sz w:val="20"/>
        </w:rPr>
      </w:pPr>
      <w:r w:rsidRPr="00092F64">
        <w:rPr>
          <w:rFonts w:eastAsia="Calibri" w:cs="Arial"/>
          <w:b/>
          <w:u w:val="single"/>
        </w:rPr>
        <w:t>Dla ROBOCIZNY</w:t>
      </w:r>
      <w:r>
        <w:rPr>
          <w:rFonts w:eastAsia="Calibri" w:cs="Arial"/>
          <w:b/>
          <w:u w:val="single"/>
        </w:rPr>
        <w:t xml:space="preserve"> (kryterium A)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7371"/>
      </w:tblGrid>
      <w:tr w:rsidR="00050DF7" w:rsidRPr="00484380" w14:paraId="7BFD8843" w14:textId="77777777" w:rsidTr="00267E23">
        <w:trPr>
          <w:cantSplit/>
          <w:trHeight w:val="40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7B9032A" w14:textId="4ED3A175" w:rsidR="00050DF7" w:rsidRPr="00484380" w:rsidRDefault="0048634B" w:rsidP="00267E23">
            <w:pPr>
              <w:jc w:val="center"/>
              <w:rPr>
                <w:rFonts w:eastAsia="Calibri" w:cs="Arial"/>
                <w:sz w:val="20"/>
              </w:rPr>
            </w:pPr>
            <w:r>
              <w:rPr>
                <w:rFonts w:eastAsia="Calibri" w:cs="Arial"/>
                <w:sz w:val="20"/>
              </w:rPr>
              <w:t>POZNAŃ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FBB356D" w14:textId="1B4208E7" w:rsidR="00050DF7" w:rsidRPr="00484380" w:rsidRDefault="00050DF7" w:rsidP="00267E23">
            <w:pPr>
              <w:jc w:val="center"/>
              <w:rPr>
                <w:rFonts w:eastAsia="Calibri" w:cs="Arial"/>
                <w:sz w:val="20"/>
              </w:rPr>
            </w:pPr>
            <w:r w:rsidRPr="00484380">
              <w:rPr>
                <w:rFonts w:eastAsia="Calibri" w:cs="Arial"/>
                <w:sz w:val="20"/>
              </w:rPr>
              <w:t xml:space="preserve">Łączny </w:t>
            </w:r>
            <w:r w:rsidR="00415C4A" w:rsidRPr="00F977D8">
              <w:rPr>
                <w:rFonts w:eastAsia="Calibri" w:cs="Arial"/>
                <w:sz w:val="20"/>
              </w:rPr>
              <w:t>szacowany</w:t>
            </w:r>
            <w:r w:rsidR="00415C4A">
              <w:rPr>
                <w:rFonts w:eastAsia="Calibri" w:cs="Arial"/>
                <w:sz w:val="20"/>
              </w:rPr>
              <w:t xml:space="preserve"> </w:t>
            </w:r>
            <w:r w:rsidRPr="00484380">
              <w:rPr>
                <w:rFonts w:eastAsia="Calibri" w:cs="Arial"/>
                <w:sz w:val="20"/>
              </w:rPr>
              <w:t>koszt wykonania usługi [PLN]</w:t>
            </w:r>
          </w:p>
        </w:tc>
      </w:tr>
      <w:tr w:rsidR="00050DF7" w:rsidRPr="00484380" w14:paraId="355CD808" w14:textId="77777777" w:rsidTr="00267E23">
        <w:trPr>
          <w:cantSplit/>
          <w:trHeight w:val="40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1614F" w14:textId="77777777" w:rsidR="00050DF7" w:rsidRPr="00484380" w:rsidRDefault="00050DF7" w:rsidP="00267E23">
            <w:pPr>
              <w:jc w:val="center"/>
              <w:rPr>
                <w:rFonts w:eastAsia="Calibri" w:cs="Arial"/>
                <w:sz w:val="20"/>
              </w:rPr>
            </w:pPr>
            <w:r w:rsidRPr="00484380">
              <w:rPr>
                <w:rFonts w:eastAsia="Calibri" w:cs="Arial"/>
                <w:sz w:val="20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EDFD" w14:textId="77777777" w:rsidR="00050DF7" w:rsidRPr="00484380" w:rsidRDefault="00050DF7" w:rsidP="00267E23">
            <w:pPr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1F4910F2" w14:textId="77777777" w:rsidR="00050DF7" w:rsidRPr="00884665" w:rsidRDefault="00050DF7" w:rsidP="00050DF7">
      <w:pPr>
        <w:spacing w:after="200" w:line="360" w:lineRule="auto"/>
        <w:ind w:left="360"/>
        <w:contextualSpacing/>
        <w:jc w:val="both"/>
        <w:rPr>
          <w:rFonts w:eastAsia="Calibri" w:cs="Arial"/>
          <w:sz w:val="20"/>
        </w:rPr>
      </w:pPr>
    </w:p>
    <w:p w14:paraId="511BC404" w14:textId="77777777" w:rsidR="00050DF7" w:rsidRPr="00CA4A29" w:rsidRDefault="00050DF7" w:rsidP="00050DF7">
      <w:pPr>
        <w:spacing w:after="200" w:line="360" w:lineRule="auto"/>
        <w:ind w:left="360"/>
        <w:contextualSpacing/>
        <w:jc w:val="both"/>
        <w:rPr>
          <w:rFonts w:eastAsia="Calibri" w:cs="Arial"/>
          <w:b/>
          <w:u w:val="single"/>
        </w:rPr>
      </w:pPr>
      <w:r>
        <w:rPr>
          <w:rFonts w:eastAsia="Calibri" w:cs="Arial"/>
          <w:b/>
          <w:u w:val="single"/>
        </w:rPr>
        <w:t>Dla OBSŁUGI TECHNICZNEJ, SERWISOWEJ</w:t>
      </w:r>
      <w:r w:rsidRPr="00CA4A29">
        <w:rPr>
          <w:rFonts w:eastAsia="Calibri" w:cs="Arial"/>
          <w:b/>
          <w:u w:val="single"/>
        </w:rPr>
        <w:t xml:space="preserve"> </w:t>
      </w:r>
      <w:r>
        <w:rPr>
          <w:rFonts w:eastAsia="Calibri" w:cs="Arial"/>
          <w:b/>
          <w:u w:val="single"/>
        </w:rPr>
        <w:t>(kryterium B)</w:t>
      </w:r>
    </w:p>
    <w:p w14:paraId="313BBED2" w14:textId="77777777" w:rsidR="00050DF7" w:rsidRPr="00884665" w:rsidRDefault="00050DF7" w:rsidP="00050DF7">
      <w:pPr>
        <w:spacing w:after="200" w:line="360" w:lineRule="auto"/>
        <w:ind w:left="360"/>
        <w:contextualSpacing/>
        <w:rPr>
          <w:rFonts w:eastAsia="Calibri" w:cs="Arial"/>
          <w:b/>
          <w:sz w:val="20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5456"/>
        <w:gridCol w:w="2693"/>
      </w:tblGrid>
      <w:tr w:rsidR="00050DF7" w:rsidRPr="00484380" w14:paraId="0A7F39CC" w14:textId="77777777" w:rsidTr="00267E23">
        <w:trPr>
          <w:trHeight w:val="491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14514F" w14:textId="62E86FA7" w:rsidR="00050DF7" w:rsidRPr="00484380" w:rsidRDefault="0048634B" w:rsidP="00267E2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POZNAŃ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280276F" w14:textId="77777777" w:rsidR="00050DF7" w:rsidRPr="00484380" w:rsidRDefault="00050DF7" w:rsidP="00267E2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84380">
              <w:rPr>
                <w:rFonts w:cs="Arial"/>
                <w:b/>
                <w:bCs/>
                <w:color w:val="000000"/>
                <w:sz w:val="20"/>
              </w:rPr>
              <w:t xml:space="preserve">Element lub rodzaj </w:t>
            </w:r>
            <w:r>
              <w:rPr>
                <w:rFonts w:cs="Arial"/>
                <w:b/>
                <w:bCs/>
                <w:color w:val="000000"/>
                <w:sz w:val="20"/>
              </w:rPr>
              <w:t>ś</w:t>
            </w:r>
            <w:r w:rsidRPr="00484380">
              <w:rPr>
                <w:rFonts w:cs="Arial"/>
                <w:b/>
                <w:bCs/>
                <w:color w:val="000000"/>
                <w:sz w:val="20"/>
              </w:rPr>
              <w:t>wiadczonej usługi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97577BB" w14:textId="23D6279D" w:rsidR="00050DF7" w:rsidRPr="00484380" w:rsidRDefault="00050DF7" w:rsidP="00267E2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84380">
              <w:rPr>
                <w:rFonts w:cs="Arial"/>
                <w:b/>
                <w:bCs/>
                <w:color w:val="000000"/>
                <w:sz w:val="20"/>
              </w:rPr>
              <w:t xml:space="preserve">Łączny </w:t>
            </w:r>
            <w:r w:rsidR="00415C4A">
              <w:rPr>
                <w:rFonts w:cs="Arial"/>
                <w:b/>
                <w:bCs/>
                <w:color w:val="000000"/>
                <w:sz w:val="20"/>
              </w:rPr>
              <w:t xml:space="preserve">szacowany </w:t>
            </w:r>
            <w:r w:rsidRPr="00484380">
              <w:rPr>
                <w:rFonts w:cs="Arial"/>
                <w:b/>
                <w:bCs/>
                <w:color w:val="000000"/>
                <w:sz w:val="20"/>
              </w:rPr>
              <w:t>koszt netto wykonania usługi [PLN]</w:t>
            </w:r>
          </w:p>
        </w:tc>
      </w:tr>
      <w:tr w:rsidR="00050DF7" w:rsidRPr="00484380" w14:paraId="59BB1F1C" w14:textId="77777777" w:rsidTr="00267E23">
        <w:trPr>
          <w:trHeight w:val="191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DD8FA0F" w14:textId="77777777" w:rsidR="00050DF7" w:rsidRPr="00484380" w:rsidRDefault="00050DF7" w:rsidP="00267E23">
            <w:pPr>
              <w:jc w:val="center"/>
              <w:rPr>
                <w:rFonts w:ascii="Calibri" w:hAnsi="Calibri" w:cs="Calibri"/>
                <w:color w:val="000000"/>
              </w:rPr>
            </w:pPr>
            <w:bookmarkStart w:id="8" w:name="_Toc143247144" w:colFirst="1" w:colLast="1"/>
            <w:bookmarkStart w:id="9" w:name="_Toc40185700" w:colFirst="1" w:colLast="1"/>
            <w:r w:rsidRPr="00484380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FF12" w14:textId="77777777" w:rsidR="00050DF7" w:rsidRPr="00484380" w:rsidRDefault="00050DF7" w:rsidP="00267E23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bookmarkStart w:id="10" w:name="RANGE!B3"/>
            <w:r w:rsidRPr="00484380">
              <w:rPr>
                <w:rFonts w:cs="Arial"/>
                <w:b/>
                <w:bCs/>
                <w:color w:val="000000"/>
                <w:sz w:val="18"/>
                <w:szCs w:val="18"/>
              </w:rPr>
              <w:t>Obsługa techniczna</w:t>
            </w:r>
            <w:bookmarkEnd w:id="10"/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F256B" w14:textId="77777777" w:rsidR="00050DF7" w:rsidRPr="00484380" w:rsidRDefault="00050DF7" w:rsidP="00267E2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50DF7" w:rsidRPr="00484380" w14:paraId="75A62B1E" w14:textId="77777777" w:rsidTr="00267E23">
        <w:trPr>
          <w:trHeight w:val="123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AA55993" w14:textId="77777777" w:rsidR="00050DF7" w:rsidRPr="00484380" w:rsidRDefault="00050DF7" w:rsidP="00267E23">
            <w:pPr>
              <w:rPr>
                <w:rFonts w:ascii="Calibri" w:hAnsi="Calibri" w:cs="Calibri"/>
                <w:color w:val="000000"/>
              </w:rPr>
            </w:pPr>
            <w:bookmarkStart w:id="11" w:name="_Toc143247145" w:colFirst="1" w:colLast="1"/>
            <w:bookmarkStart w:id="12" w:name="_Toc40185701" w:colFirst="1" w:colLast="1"/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4587" w14:textId="77777777" w:rsidR="00050DF7" w:rsidRPr="00484380" w:rsidRDefault="00050DF7" w:rsidP="00267E23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bookmarkStart w:id="13" w:name="RANGE!B4"/>
            <w:r w:rsidRPr="00484380">
              <w:rPr>
                <w:rFonts w:cs="Arial"/>
                <w:b/>
                <w:bCs/>
                <w:color w:val="000000"/>
                <w:sz w:val="18"/>
                <w:szCs w:val="18"/>
              </w:rPr>
              <w:t>Serwis klimatyzacji</w:t>
            </w:r>
            <w:bookmarkEnd w:id="13"/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FA1FE3" w14:textId="77777777" w:rsidR="00050DF7" w:rsidRPr="00484380" w:rsidRDefault="00050DF7" w:rsidP="00267E2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50DF7" w:rsidRPr="00484380" w14:paraId="7E493803" w14:textId="77777777" w:rsidTr="00267E23">
        <w:trPr>
          <w:trHeight w:val="171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2D10E38" w14:textId="77777777" w:rsidR="00050DF7" w:rsidRPr="00484380" w:rsidRDefault="00050DF7" w:rsidP="00267E23">
            <w:pPr>
              <w:rPr>
                <w:rFonts w:ascii="Calibri" w:hAnsi="Calibri" w:cs="Calibri"/>
                <w:color w:val="000000"/>
              </w:rPr>
            </w:pPr>
            <w:bookmarkStart w:id="14" w:name="_Toc143247146" w:colFirst="1" w:colLast="1"/>
            <w:bookmarkStart w:id="15" w:name="_Toc40185702" w:colFirst="1" w:colLast="1"/>
          </w:p>
        </w:tc>
        <w:tc>
          <w:tcPr>
            <w:tcW w:w="5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389C" w14:textId="77777777" w:rsidR="00050DF7" w:rsidRPr="00484380" w:rsidRDefault="00050DF7" w:rsidP="00267E23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bookmarkStart w:id="16" w:name="RANGE!B5"/>
            <w:r w:rsidRPr="00484380">
              <w:rPr>
                <w:rFonts w:cs="Arial"/>
                <w:b/>
                <w:bCs/>
                <w:color w:val="000000"/>
                <w:sz w:val="18"/>
                <w:szCs w:val="18"/>
              </w:rPr>
              <w:t>Diagnostyka komputerowa silnika (odczyt i kasowanie błędów</w:t>
            </w:r>
            <w:bookmarkEnd w:id="16"/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579058" w14:textId="77777777" w:rsidR="00050DF7" w:rsidRPr="00484380" w:rsidRDefault="00050DF7" w:rsidP="00267E23">
            <w:pPr>
              <w:rPr>
                <w:rFonts w:ascii="Calibri" w:hAnsi="Calibri" w:cs="Calibri"/>
                <w:color w:val="000000"/>
              </w:rPr>
            </w:pPr>
          </w:p>
        </w:tc>
      </w:tr>
      <w:bookmarkEnd w:id="8"/>
      <w:bookmarkEnd w:id="9"/>
      <w:bookmarkEnd w:id="11"/>
      <w:bookmarkEnd w:id="12"/>
      <w:bookmarkEnd w:id="14"/>
      <w:bookmarkEnd w:id="15"/>
    </w:tbl>
    <w:p w14:paraId="6451F43E" w14:textId="77777777" w:rsidR="00050DF7" w:rsidRPr="00884665" w:rsidRDefault="00050DF7" w:rsidP="00050DF7">
      <w:pPr>
        <w:tabs>
          <w:tab w:val="left" w:pos="708"/>
          <w:tab w:val="center" w:pos="4536"/>
          <w:tab w:val="right" w:pos="9072"/>
        </w:tabs>
        <w:spacing w:after="200" w:line="276" w:lineRule="auto"/>
        <w:ind w:left="360"/>
        <w:contextualSpacing/>
        <w:rPr>
          <w:rFonts w:eastAsia="Calibri" w:cs="Arial"/>
          <w:b/>
          <w:sz w:val="18"/>
          <w:szCs w:val="18"/>
        </w:rPr>
      </w:pPr>
    </w:p>
    <w:p w14:paraId="3713E177" w14:textId="77777777" w:rsidR="00050DF7" w:rsidRDefault="00050DF7" w:rsidP="00050DF7">
      <w:pPr>
        <w:spacing w:after="200" w:line="360" w:lineRule="auto"/>
        <w:ind w:left="360"/>
        <w:contextualSpacing/>
        <w:jc w:val="both"/>
        <w:rPr>
          <w:rFonts w:eastAsia="Calibri" w:cs="Arial"/>
          <w:b/>
          <w:u w:val="single"/>
        </w:rPr>
      </w:pPr>
    </w:p>
    <w:p w14:paraId="10BD5E23" w14:textId="77777777" w:rsidR="00050DF7" w:rsidRPr="00CA4A29" w:rsidRDefault="00050DF7" w:rsidP="00050DF7">
      <w:pPr>
        <w:spacing w:after="200" w:line="360" w:lineRule="auto"/>
        <w:ind w:left="360"/>
        <w:contextualSpacing/>
        <w:jc w:val="both"/>
        <w:rPr>
          <w:rFonts w:eastAsia="Calibri" w:cs="Arial"/>
          <w:b/>
          <w:u w:val="single"/>
        </w:rPr>
      </w:pPr>
      <w:r w:rsidRPr="00CA4A29">
        <w:rPr>
          <w:rFonts w:eastAsia="Calibri" w:cs="Arial"/>
          <w:b/>
          <w:u w:val="single"/>
        </w:rPr>
        <w:t xml:space="preserve">Dla </w:t>
      </w:r>
      <w:r>
        <w:rPr>
          <w:rFonts w:eastAsia="Calibri" w:cs="Arial"/>
          <w:b/>
          <w:u w:val="single"/>
        </w:rPr>
        <w:t>CZEŚCI ZAMIENNYCH (kryterium C)</w:t>
      </w:r>
    </w:p>
    <w:p w14:paraId="4BD11844" w14:textId="77777777" w:rsidR="00050DF7" w:rsidRPr="00884665" w:rsidRDefault="00050DF7" w:rsidP="00050DF7">
      <w:pPr>
        <w:spacing w:after="200" w:line="276" w:lineRule="auto"/>
        <w:ind w:left="360"/>
        <w:contextualSpacing/>
        <w:rPr>
          <w:rFonts w:eastAsia="Calibri" w:cs="Arial"/>
          <w:sz w:val="18"/>
          <w:szCs w:val="18"/>
        </w:rPr>
      </w:pPr>
    </w:p>
    <w:p w14:paraId="3C876008" w14:textId="77777777" w:rsidR="00270EEC" w:rsidRDefault="00270EEC" w:rsidP="00270EEC">
      <w:pPr>
        <w:spacing w:after="200" w:line="276" w:lineRule="auto"/>
        <w:ind w:left="360"/>
        <w:contextualSpacing/>
        <w:jc w:val="both"/>
        <w:rPr>
          <w:rFonts w:eastAsia="Calibri" w:cs="Arial"/>
          <w:sz w:val="20"/>
        </w:rPr>
      </w:pPr>
      <w:r w:rsidRPr="00884665">
        <w:rPr>
          <w:rFonts w:eastAsia="Calibri" w:cs="Arial"/>
          <w:sz w:val="20"/>
        </w:rPr>
        <w:t xml:space="preserve">Wykonawca przedstawi warunki nabywania części zamiennych wskazując stały rabat od cen detalicznych netto części zamiennych </w:t>
      </w:r>
      <w:r>
        <w:rPr>
          <w:rFonts w:eastAsia="Calibri" w:cs="Arial"/>
          <w:sz w:val="20"/>
        </w:rPr>
        <w:t xml:space="preserve">zawartych </w:t>
      </w:r>
      <w:r w:rsidRPr="003E080D">
        <w:rPr>
          <w:rFonts w:eastAsia="Calibri" w:cs="Arial"/>
          <w:sz w:val="20"/>
        </w:rPr>
        <w:t>w kalkulacji naprawy wartości granicznych zawartych w programie AUDATEX</w:t>
      </w:r>
      <w:r w:rsidRPr="00884665">
        <w:rPr>
          <w:rFonts w:eastAsia="Calibri" w:cs="Arial"/>
          <w:b/>
          <w:color w:val="000000"/>
          <w:sz w:val="20"/>
        </w:rPr>
        <w:t>.</w:t>
      </w:r>
      <w:r w:rsidRPr="00884665">
        <w:rPr>
          <w:rFonts w:eastAsia="Calibri" w:cs="Arial"/>
          <w:sz w:val="20"/>
        </w:rPr>
        <w:t xml:space="preserve"> </w:t>
      </w:r>
    </w:p>
    <w:p w14:paraId="2BB2223D" w14:textId="359E5956" w:rsidR="00050DF7" w:rsidRDefault="00270EEC" w:rsidP="00050DF7">
      <w:pPr>
        <w:spacing w:after="200" w:line="276" w:lineRule="auto"/>
        <w:ind w:left="360"/>
        <w:contextualSpacing/>
        <w:jc w:val="both"/>
        <w:rPr>
          <w:rFonts w:eastAsia="Calibri" w:cs="Arial"/>
          <w:sz w:val="20"/>
        </w:rPr>
      </w:pPr>
      <w:r w:rsidRPr="007078A9">
        <w:rPr>
          <w:rFonts w:eastAsia="Calibri" w:cs="Arial"/>
          <w:sz w:val="20"/>
        </w:rPr>
        <w:t>W celu porównania ofert, Zamawiający na etapie oceny ofert za kalkulacje naprawy przyjmie ekwiwalent za części zamienne (poza koszykiem części) oszacowany na podstawie zamawianych części zamiennych w 202</w:t>
      </w:r>
      <w:r>
        <w:rPr>
          <w:rFonts w:eastAsia="Calibri" w:cs="Arial"/>
          <w:sz w:val="20"/>
        </w:rPr>
        <w:t>5</w:t>
      </w:r>
      <w:r w:rsidRPr="007078A9">
        <w:rPr>
          <w:rFonts w:eastAsia="Calibri" w:cs="Arial"/>
          <w:sz w:val="20"/>
        </w:rPr>
        <w:t xml:space="preserve"> roku. W związku z powyższym ilość rabatu będzie przeliczana na rabat w złotówkach</w:t>
      </w:r>
      <w:r w:rsidR="00050DF7" w:rsidRPr="007078A9">
        <w:rPr>
          <w:rFonts w:eastAsia="Calibri" w:cs="Arial"/>
          <w:sz w:val="20"/>
        </w:rPr>
        <w:t>.</w:t>
      </w:r>
    </w:p>
    <w:p w14:paraId="6949043F" w14:textId="77777777" w:rsidR="00050DF7" w:rsidRDefault="00050DF7" w:rsidP="00050DF7">
      <w:pPr>
        <w:spacing w:after="200" w:line="276" w:lineRule="auto"/>
        <w:ind w:left="360"/>
        <w:contextualSpacing/>
        <w:jc w:val="both"/>
        <w:rPr>
          <w:rFonts w:eastAsia="Calibri" w:cs="Arial"/>
          <w:sz w:val="20"/>
        </w:rPr>
      </w:pPr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61"/>
        <w:gridCol w:w="4888"/>
      </w:tblGrid>
      <w:tr w:rsidR="00050DF7" w:rsidRPr="00484380" w14:paraId="46679946" w14:textId="77777777" w:rsidTr="00267E23">
        <w:trPr>
          <w:trHeight w:val="511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D84CC2" w14:textId="30DC03EB" w:rsidR="00050DF7" w:rsidRPr="00484380" w:rsidRDefault="0048634B" w:rsidP="00267E23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lastRenderedPageBreak/>
              <w:t>POZNAŃ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59D12" w14:textId="59E5FC9A" w:rsidR="00050DF7" w:rsidRPr="00484380" w:rsidRDefault="00050DF7" w:rsidP="00267E23">
            <w:pPr>
              <w:jc w:val="center"/>
              <w:rPr>
                <w:rFonts w:cs="Arial"/>
                <w:b/>
                <w:sz w:val="20"/>
              </w:rPr>
            </w:pPr>
            <w:r w:rsidRPr="00484380">
              <w:rPr>
                <w:rFonts w:cs="Arial"/>
                <w:b/>
                <w:sz w:val="20"/>
              </w:rPr>
              <w:t xml:space="preserve">Łączny </w:t>
            </w:r>
            <w:r w:rsidR="00415C4A">
              <w:rPr>
                <w:rFonts w:cs="Arial"/>
                <w:b/>
                <w:sz w:val="20"/>
              </w:rPr>
              <w:t xml:space="preserve">szacowany </w:t>
            </w:r>
            <w:r w:rsidRPr="00484380">
              <w:rPr>
                <w:rFonts w:cs="Arial"/>
                <w:b/>
                <w:sz w:val="20"/>
              </w:rPr>
              <w:t>koszt netto po rabacie dla części zamiennych [PLN]</w:t>
            </w:r>
          </w:p>
        </w:tc>
      </w:tr>
      <w:tr w:rsidR="00050DF7" w:rsidRPr="00484380" w14:paraId="795A3909" w14:textId="77777777" w:rsidTr="00267E23">
        <w:trPr>
          <w:trHeight w:val="511"/>
          <w:jc w:val="center"/>
        </w:trPr>
        <w:tc>
          <w:tcPr>
            <w:tcW w:w="847" w:type="dxa"/>
            <w:shd w:val="clear" w:color="auto" w:fill="FFFFFF" w:themeFill="background1"/>
            <w:vAlign w:val="center"/>
          </w:tcPr>
          <w:p w14:paraId="0F6FF530" w14:textId="77777777" w:rsidR="00050DF7" w:rsidRPr="00484380" w:rsidRDefault="00050DF7" w:rsidP="00267E23">
            <w:pPr>
              <w:jc w:val="center"/>
              <w:rPr>
                <w:rFonts w:cs="Arial"/>
                <w:b/>
                <w:sz w:val="20"/>
              </w:rPr>
            </w:pPr>
            <w:r w:rsidRPr="00484380">
              <w:rPr>
                <w:rFonts w:cs="Arial"/>
                <w:b/>
                <w:sz w:val="20"/>
              </w:rPr>
              <w:t>1</w:t>
            </w:r>
          </w:p>
        </w:tc>
        <w:tc>
          <w:tcPr>
            <w:tcW w:w="5102" w:type="dxa"/>
            <w:shd w:val="clear" w:color="auto" w:fill="FFFFFF" w:themeFill="background1"/>
            <w:vAlign w:val="center"/>
          </w:tcPr>
          <w:p w14:paraId="551DF559" w14:textId="77777777" w:rsidR="00050DF7" w:rsidRPr="00484380" w:rsidRDefault="00050DF7" w:rsidP="00267E23">
            <w:pPr>
              <w:jc w:val="center"/>
              <w:rPr>
                <w:rFonts w:cs="Arial"/>
                <w:b/>
                <w:sz w:val="20"/>
              </w:rPr>
            </w:pPr>
          </w:p>
        </w:tc>
      </w:tr>
    </w:tbl>
    <w:p w14:paraId="793EF73B" w14:textId="77777777" w:rsidR="00050DF7" w:rsidRDefault="00050DF7" w:rsidP="00050DF7">
      <w:pPr>
        <w:spacing w:after="200" w:line="276" w:lineRule="auto"/>
        <w:ind w:left="360"/>
        <w:contextualSpacing/>
        <w:jc w:val="both"/>
        <w:rPr>
          <w:rFonts w:eastAsia="Calibri" w:cs="Arial"/>
          <w:sz w:val="20"/>
        </w:rPr>
      </w:pPr>
    </w:p>
    <w:p w14:paraId="7F9F952E" w14:textId="77777777" w:rsidR="00050DF7" w:rsidRDefault="00050DF7" w:rsidP="00050DF7">
      <w:pPr>
        <w:spacing w:after="200" w:line="276" w:lineRule="auto"/>
        <w:ind w:left="360"/>
        <w:contextualSpacing/>
        <w:jc w:val="both"/>
        <w:rPr>
          <w:rFonts w:eastAsia="Calibri" w:cs="Arial"/>
          <w:b/>
          <w:sz w:val="20"/>
        </w:rPr>
      </w:pPr>
    </w:p>
    <w:p w14:paraId="282B0491" w14:textId="77777777" w:rsidR="00050DF7" w:rsidRPr="00884665" w:rsidRDefault="00050DF7" w:rsidP="0034105E">
      <w:pPr>
        <w:spacing w:after="200" w:line="276" w:lineRule="auto"/>
        <w:contextualSpacing/>
        <w:jc w:val="both"/>
        <w:rPr>
          <w:rFonts w:eastAsia="Calibri" w:cs="Arial"/>
          <w:b/>
          <w:sz w:val="20"/>
        </w:rPr>
      </w:pPr>
    </w:p>
    <w:p w14:paraId="155AF616" w14:textId="77777777" w:rsidR="00050DF7" w:rsidRPr="00F533A4" w:rsidRDefault="00050DF7" w:rsidP="00050DF7">
      <w:pPr>
        <w:spacing w:after="200" w:line="360" w:lineRule="auto"/>
        <w:ind w:left="360"/>
        <w:contextualSpacing/>
        <w:jc w:val="both"/>
        <w:rPr>
          <w:rFonts w:eastAsia="Calibri" w:cs="Arial"/>
          <w:b/>
          <w:u w:val="single"/>
        </w:rPr>
      </w:pPr>
      <w:r w:rsidRPr="00CA4A29">
        <w:rPr>
          <w:rFonts w:eastAsia="Calibri" w:cs="Arial"/>
          <w:b/>
          <w:u w:val="single"/>
        </w:rPr>
        <w:t xml:space="preserve">Dla </w:t>
      </w:r>
      <w:r w:rsidRPr="00F533A4">
        <w:rPr>
          <w:rFonts w:eastAsia="Calibri" w:cs="Arial"/>
          <w:b/>
          <w:u w:val="single"/>
        </w:rPr>
        <w:t>KOSZYK</w:t>
      </w:r>
      <w:r>
        <w:rPr>
          <w:rFonts w:eastAsia="Calibri" w:cs="Arial"/>
          <w:b/>
          <w:u w:val="single"/>
        </w:rPr>
        <w:t>A</w:t>
      </w:r>
      <w:r w:rsidRPr="00F533A4">
        <w:rPr>
          <w:rFonts w:eastAsia="Calibri" w:cs="Arial"/>
          <w:b/>
          <w:u w:val="single"/>
        </w:rPr>
        <w:t xml:space="preserve"> CZĘŚCI</w:t>
      </w:r>
      <w:r w:rsidRPr="00F533A4">
        <w:rPr>
          <w:rFonts w:eastAsia="Calibri" w:cs="Arial"/>
        </w:rPr>
        <w:t xml:space="preserve"> </w:t>
      </w:r>
      <w:r>
        <w:rPr>
          <w:rFonts w:eastAsia="Calibri" w:cs="Arial"/>
        </w:rPr>
        <w:t>(kryterium D)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7796"/>
      </w:tblGrid>
      <w:tr w:rsidR="00050DF7" w:rsidRPr="00F50254" w14:paraId="6912744C" w14:textId="77777777" w:rsidTr="00F977D8">
        <w:trPr>
          <w:cantSplit/>
          <w:trHeight w:val="433"/>
        </w:trPr>
        <w:tc>
          <w:tcPr>
            <w:tcW w:w="988" w:type="dxa"/>
            <w:vMerge w:val="restart"/>
            <w:vAlign w:val="center"/>
          </w:tcPr>
          <w:p w14:paraId="5D9F6170" w14:textId="57BC6C2E" w:rsidR="00050DF7" w:rsidRPr="00AE721D" w:rsidRDefault="0048634B" w:rsidP="00267E23">
            <w:pPr>
              <w:jc w:val="center"/>
              <w:rPr>
                <w:rFonts w:eastAsia="Calibri" w:cs="Arial"/>
                <w:sz w:val="20"/>
              </w:rPr>
            </w:pPr>
            <w:r>
              <w:rPr>
                <w:rFonts w:eastAsia="Calibri" w:cs="Arial"/>
                <w:sz w:val="20"/>
              </w:rPr>
              <w:t>POZNAŃ</w:t>
            </w:r>
          </w:p>
        </w:tc>
        <w:tc>
          <w:tcPr>
            <w:tcW w:w="7796" w:type="dxa"/>
            <w:vMerge w:val="restart"/>
            <w:vAlign w:val="center"/>
          </w:tcPr>
          <w:p w14:paraId="4669EF69" w14:textId="77777777" w:rsidR="00050DF7" w:rsidRPr="00F50254" w:rsidRDefault="00050DF7" w:rsidP="00267E23">
            <w:pPr>
              <w:jc w:val="center"/>
              <w:rPr>
                <w:rFonts w:eastAsia="Calibri" w:cs="Arial"/>
                <w:b/>
                <w:sz w:val="20"/>
              </w:rPr>
            </w:pPr>
            <w:r w:rsidRPr="00AE721D">
              <w:rPr>
                <w:rFonts w:eastAsia="Calibri" w:cs="Arial"/>
                <w:b/>
                <w:sz w:val="20"/>
              </w:rPr>
              <w:t>Koszyk części- suma kosztów części zamiennych netto [PLN]</w:t>
            </w:r>
          </w:p>
        </w:tc>
      </w:tr>
      <w:tr w:rsidR="00050DF7" w:rsidRPr="00884665" w14:paraId="0F457725" w14:textId="77777777" w:rsidTr="00F977D8">
        <w:trPr>
          <w:cantSplit/>
          <w:trHeight w:val="383"/>
        </w:trPr>
        <w:tc>
          <w:tcPr>
            <w:tcW w:w="988" w:type="dxa"/>
            <w:vMerge/>
            <w:vAlign w:val="center"/>
          </w:tcPr>
          <w:p w14:paraId="040469B2" w14:textId="77777777" w:rsidR="00050DF7" w:rsidRPr="00884665" w:rsidRDefault="00050DF7" w:rsidP="00267E23">
            <w:pPr>
              <w:jc w:val="center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7796" w:type="dxa"/>
            <w:vMerge/>
            <w:vAlign w:val="center"/>
          </w:tcPr>
          <w:p w14:paraId="38577C39" w14:textId="77777777" w:rsidR="00050DF7" w:rsidRPr="00884665" w:rsidRDefault="00050DF7" w:rsidP="00267E23">
            <w:pPr>
              <w:jc w:val="center"/>
              <w:rPr>
                <w:rFonts w:eastAsia="Calibri" w:cs="Arial"/>
                <w:sz w:val="18"/>
                <w:szCs w:val="18"/>
              </w:rPr>
            </w:pPr>
          </w:p>
        </w:tc>
      </w:tr>
      <w:tr w:rsidR="00050DF7" w:rsidRPr="00884665" w14:paraId="58156040" w14:textId="77777777" w:rsidTr="00F977D8">
        <w:trPr>
          <w:cantSplit/>
          <w:trHeight w:val="605"/>
        </w:trPr>
        <w:tc>
          <w:tcPr>
            <w:tcW w:w="988" w:type="dxa"/>
            <w:vAlign w:val="center"/>
          </w:tcPr>
          <w:p w14:paraId="76F87126" w14:textId="77777777" w:rsidR="00050DF7" w:rsidRPr="00884665" w:rsidRDefault="00050DF7" w:rsidP="00267E23">
            <w:pPr>
              <w:jc w:val="center"/>
              <w:rPr>
                <w:rFonts w:eastAsia="Calibri" w:cs="Arial"/>
                <w:sz w:val="20"/>
              </w:rPr>
            </w:pPr>
            <w:r w:rsidRPr="00884665">
              <w:rPr>
                <w:rFonts w:eastAsia="Calibri" w:cs="Arial"/>
                <w:sz w:val="20"/>
              </w:rPr>
              <w:t>1</w:t>
            </w:r>
            <w:r>
              <w:rPr>
                <w:rFonts w:eastAsia="Calibri" w:cs="Arial"/>
                <w:sz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3419AD2D" w14:textId="77777777" w:rsidR="00050DF7" w:rsidRPr="00884665" w:rsidRDefault="00050DF7" w:rsidP="00267E23">
            <w:pPr>
              <w:keepNext/>
              <w:outlineLvl w:val="2"/>
              <w:rPr>
                <w:rFonts w:eastAsia="Calibri" w:cs="Arial"/>
                <w:b/>
                <w:bCs/>
                <w:sz w:val="18"/>
                <w:szCs w:val="18"/>
              </w:rPr>
            </w:pPr>
          </w:p>
        </w:tc>
      </w:tr>
    </w:tbl>
    <w:p w14:paraId="40FD648E" w14:textId="23240AF1" w:rsidR="00050DF7" w:rsidRPr="00884665" w:rsidRDefault="00050DF7" w:rsidP="00050DF7">
      <w:pPr>
        <w:spacing w:after="120" w:line="276" w:lineRule="auto"/>
        <w:ind w:left="360"/>
        <w:contextualSpacing/>
        <w:jc w:val="both"/>
        <w:rPr>
          <w:rFonts w:eastAsia="Calibri" w:cs="Arial"/>
          <w:b/>
          <w:sz w:val="20"/>
          <w:u w:val="single"/>
        </w:rPr>
      </w:pPr>
      <w:r w:rsidRPr="00884665">
        <w:rPr>
          <w:rFonts w:eastAsia="Calibri" w:cs="Arial"/>
          <w:b/>
          <w:i/>
          <w:sz w:val="20"/>
        </w:rPr>
        <w:t xml:space="preserve">Należy wpisać łączną wartość wyliczoną z poszczególnych  koszyków  części zamiennych wskazanych w  Załączniku nr </w:t>
      </w:r>
      <w:r w:rsidR="00BA5852">
        <w:rPr>
          <w:rFonts w:eastAsia="Calibri" w:cs="Arial"/>
          <w:b/>
          <w:i/>
          <w:sz w:val="20"/>
        </w:rPr>
        <w:t>5</w:t>
      </w:r>
      <w:r w:rsidRPr="00884665">
        <w:rPr>
          <w:rFonts w:eastAsia="Calibri" w:cs="Arial"/>
          <w:b/>
          <w:i/>
          <w:sz w:val="20"/>
        </w:rPr>
        <w:t xml:space="preserve">a do </w:t>
      </w:r>
      <w:r w:rsidR="00BA5852">
        <w:rPr>
          <w:rFonts w:eastAsia="Calibri" w:cs="Arial"/>
          <w:b/>
          <w:i/>
          <w:sz w:val="20"/>
        </w:rPr>
        <w:t>zapytania ofertowego</w:t>
      </w:r>
      <w:r w:rsidR="002E0E08">
        <w:rPr>
          <w:rFonts w:eastAsia="Calibri" w:cs="Arial"/>
          <w:b/>
          <w:i/>
          <w:sz w:val="20"/>
        </w:rPr>
        <w:t>.</w:t>
      </w:r>
    </w:p>
    <w:p w14:paraId="54076BFC" w14:textId="77777777" w:rsidR="00050DF7" w:rsidRPr="00884665" w:rsidRDefault="00050DF7" w:rsidP="00050DF7">
      <w:pPr>
        <w:spacing w:after="200" w:line="360" w:lineRule="auto"/>
        <w:ind w:left="360"/>
        <w:contextualSpacing/>
        <w:jc w:val="both"/>
        <w:rPr>
          <w:rFonts w:eastAsia="Calibri" w:cs="Arial"/>
          <w:b/>
          <w:sz w:val="20"/>
          <w:u w:val="single"/>
        </w:rPr>
      </w:pPr>
    </w:p>
    <w:p w14:paraId="3BC67891" w14:textId="77777777" w:rsidR="00050DF7" w:rsidRDefault="00050DF7" w:rsidP="00050DF7">
      <w:pPr>
        <w:spacing w:after="200" w:line="360" w:lineRule="auto"/>
        <w:ind w:left="360"/>
        <w:contextualSpacing/>
        <w:jc w:val="both"/>
        <w:rPr>
          <w:rFonts w:eastAsia="Calibri" w:cs="Arial"/>
          <w:b/>
          <w:u w:val="single"/>
        </w:rPr>
      </w:pPr>
    </w:p>
    <w:p w14:paraId="480C1A3B" w14:textId="77777777" w:rsidR="00050DF7" w:rsidRPr="00CA4A29" w:rsidRDefault="00050DF7" w:rsidP="00050DF7">
      <w:pPr>
        <w:spacing w:after="200" w:line="360" w:lineRule="auto"/>
        <w:ind w:left="360"/>
        <w:contextualSpacing/>
        <w:jc w:val="both"/>
        <w:rPr>
          <w:rFonts w:eastAsia="Calibri" w:cs="Arial"/>
          <w:b/>
          <w:u w:val="single"/>
        </w:rPr>
      </w:pPr>
      <w:r w:rsidRPr="00CA4A29">
        <w:rPr>
          <w:rFonts w:eastAsia="Calibri" w:cs="Arial"/>
          <w:b/>
          <w:u w:val="single"/>
        </w:rPr>
        <w:t xml:space="preserve">Dla </w:t>
      </w:r>
      <w:r>
        <w:rPr>
          <w:rFonts w:eastAsia="Calibri" w:cs="Arial"/>
          <w:b/>
          <w:u w:val="single"/>
        </w:rPr>
        <w:t>CZĘŚCI ORYGINALNYCH (OE)</w:t>
      </w:r>
      <w:r w:rsidRPr="00CA4A29">
        <w:rPr>
          <w:rFonts w:eastAsia="Calibri" w:cs="Arial"/>
        </w:rPr>
        <w:t xml:space="preserve"> </w:t>
      </w:r>
      <w:r>
        <w:rPr>
          <w:rFonts w:eastAsia="Calibri" w:cs="Arial"/>
        </w:rPr>
        <w:t>(kryterium E)</w:t>
      </w:r>
    </w:p>
    <w:p w14:paraId="1357352F" w14:textId="77777777" w:rsidR="00050DF7" w:rsidRPr="00884665" w:rsidRDefault="00050DF7" w:rsidP="00050DF7">
      <w:pPr>
        <w:spacing w:after="200" w:line="276" w:lineRule="auto"/>
        <w:ind w:left="360"/>
        <w:contextualSpacing/>
        <w:rPr>
          <w:rFonts w:eastAsia="Calibri" w:cs="Arial"/>
          <w:sz w:val="18"/>
          <w:szCs w:val="18"/>
        </w:rPr>
      </w:pPr>
    </w:p>
    <w:p w14:paraId="440E71FB" w14:textId="77777777" w:rsidR="00270EEC" w:rsidRPr="00AE721D" w:rsidRDefault="00270EEC" w:rsidP="00270EEC">
      <w:pPr>
        <w:ind w:left="284"/>
        <w:jc w:val="both"/>
        <w:rPr>
          <w:rFonts w:eastAsia="Calibri" w:cs="Arial"/>
          <w:sz w:val="20"/>
        </w:rPr>
      </w:pPr>
      <w:r w:rsidRPr="00AE721D">
        <w:rPr>
          <w:rFonts w:eastAsia="Calibri" w:cs="Arial"/>
          <w:sz w:val="20"/>
        </w:rPr>
        <w:t>Wykonawca przedstawi warunki nabywania części oryginalnych wskazując stały rabat od cen detalicznych netto zawartych w kalkulacji naprawy zawartych w programie AUDATEX.</w:t>
      </w:r>
    </w:p>
    <w:p w14:paraId="7D40C8B3" w14:textId="1BF42762" w:rsidR="00050DF7" w:rsidRPr="000540C3" w:rsidRDefault="00270EEC" w:rsidP="00050DF7">
      <w:pPr>
        <w:ind w:left="284"/>
        <w:jc w:val="both"/>
        <w:rPr>
          <w:rFonts w:eastAsia="Calibri" w:cs="Arial"/>
          <w:sz w:val="20"/>
        </w:rPr>
      </w:pPr>
      <w:r w:rsidRPr="000540C3">
        <w:rPr>
          <w:rFonts w:eastAsia="Calibri" w:cs="Arial"/>
          <w:sz w:val="20"/>
        </w:rPr>
        <w:t>W celu porównania ofert, Zamawiający na etapie oceny ofert za kalkulacje naprawy przyjmie ekwiwalent za części oryginalne (poza koszykiem części) oszacowany na podstawie zamawianych części oryginalnych w 202</w:t>
      </w:r>
      <w:r>
        <w:rPr>
          <w:rFonts w:eastAsia="Calibri" w:cs="Arial"/>
          <w:sz w:val="20"/>
        </w:rPr>
        <w:t>5</w:t>
      </w:r>
      <w:r w:rsidRPr="000540C3">
        <w:rPr>
          <w:rFonts w:eastAsia="Calibri" w:cs="Arial"/>
          <w:sz w:val="20"/>
        </w:rPr>
        <w:t xml:space="preserve"> roku. W związku z powyższym ilość rabatu będzie przeliczana na rabat w złotówkach</w:t>
      </w:r>
      <w:r w:rsidR="00050DF7" w:rsidRPr="000540C3">
        <w:rPr>
          <w:rFonts w:eastAsia="Calibri" w:cs="Arial"/>
          <w:sz w:val="20"/>
        </w:rPr>
        <w:t xml:space="preserve">. 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61"/>
        <w:gridCol w:w="5313"/>
      </w:tblGrid>
      <w:tr w:rsidR="00050DF7" w:rsidRPr="00484380" w14:paraId="19FE5B52" w14:textId="77777777" w:rsidTr="00267E23">
        <w:trPr>
          <w:trHeight w:val="511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607C6E" w14:textId="2242903C" w:rsidR="00050DF7" w:rsidRPr="00484380" w:rsidRDefault="0048634B" w:rsidP="00267E23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POZNAŃ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92561C" w14:textId="77777777" w:rsidR="00050DF7" w:rsidRPr="00484380" w:rsidRDefault="00050DF7" w:rsidP="00267E23">
            <w:pPr>
              <w:jc w:val="center"/>
              <w:rPr>
                <w:rFonts w:cs="Arial"/>
                <w:b/>
                <w:sz w:val="20"/>
              </w:rPr>
            </w:pPr>
            <w:r w:rsidRPr="00484380">
              <w:rPr>
                <w:rFonts w:cs="Arial"/>
                <w:b/>
                <w:sz w:val="20"/>
              </w:rPr>
              <w:t xml:space="preserve">Łączny szacowany koszt netto po rabacie dla części </w:t>
            </w:r>
            <w:r>
              <w:rPr>
                <w:rFonts w:cs="Arial"/>
                <w:b/>
                <w:sz w:val="20"/>
              </w:rPr>
              <w:t>oryginalnych (OE)</w:t>
            </w:r>
            <w:r w:rsidRPr="00484380">
              <w:rPr>
                <w:rFonts w:cs="Arial"/>
                <w:b/>
                <w:sz w:val="20"/>
              </w:rPr>
              <w:t xml:space="preserve"> [PLN]</w:t>
            </w:r>
          </w:p>
        </w:tc>
      </w:tr>
      <w:tr w:rsidR="00050DF7" w:rsidRPr="00484380" w14:paraId="204C6480" w14:textId="77777777" w:rsidTr="00267E23">
        <w:trPr>
          <w:trHeight w:val="511"/>
          <w:jc w:val="center"/>
        </w:trPr>
        <w:tc>
          <w:tcPr>
            <w:tcW w:w="847" w:type="dxa"/>
            <w:shd w:val="clear" w:color="auto" w:fill="FFFFFF" w:themeFill="background1"/>
            <w:vAlign w:val="center"/>
          </w:tcPr>
          <w:p w14:paraId="4E0228E3" w14:textId="77777777" w:rsidR="00050DF7" w:rsidRPr="00484380" w:rsidRDefault="00050DF7" w:rsidP="00267E23">
            <w:pPr>
              <w:jc w:val="center"/>
              <w:rPr>
                <w:rFonts w:cs="Arial"/>
                <w:b/>
                <w:sz w:val="20"/>
              </w:rPr>
            </w:pPr>
            <w:r w:rsidRPr="00484380">
              <w:rPr>
                <w:rFonts w:cs="Arial"/>
                <w:b/>
                <w:sz w:val="20"/>
              </w:rPr>
              <w:t>1</w:t>
            </w:r>
          </w:p>
        </w:tc>
        <w:tc>
          <w:tcPr>
            <w:tcW w:w="5527" w:type="dxa"/>
            <w:shd w:val="clear" w:color="auto" w:fill="FFFFFF" w:themeFill="background1"/>
            <w:vAlign w:val="center"/>
          </w:tcPr>
          <w:p w14:paraId="43E76CF9" w14:textId="77777777" w:rsidR="00050DF7" w:rsidRPr="00484380" w:rsidRDefault="00050DF7" w:rsidP="00267E23">
            <w:pPr>
              <w:jc w:val="center"/>
              <w:rPr>
                <w:rFonts w:cs="Arial"/>
                <w:b/>
                <w:sz w:val="20"/>
              </w:rPr>
            </w:pPr>
          </w:p>
        </w:tc>
      </w:tr>
    </w:tbl>
    <w:p w14:paraId="3261A6B3" w14:textId="77777777" w:rsidR="00050DF7" w:rsidRDefault="00050DF7" w:rsidP="00050DF7">
      <w:pPr>
        <w:jc w:val="both"/>
        <w:rPr>
          <w:rFonts w:eastAsia="Calibri" w:cs="Arial"/>
          <w:b/>
          <w:bCs/>
          <w:i/>
          <w:iCs/>
          <w:sz w:val="20"/>
        </w:rPr>
      </w:pPr>
    </w:p>
    <w:p w14:paraId="6744DF4A" w14:textId="54609D73" w:rsidR="00050DF7" w:rsidRPr="000540C3" w:rsidRDefault="00050DF7" w:rsidP="00050DF7">
      <w:pPr>
        <w:jc w:val="both"/>
        <w:rPr>
          <w:rFonts w:eastAsia="Calibri" w:cs="Arial"/>
          <w:b/>
          <w:bCs/>
          <w:szCs w:val="24"/>
        </w:rPr>
      </w:pPr>
      <w:r w:rsidRPr="000540C3">
        <w:rPr>
          <w:rFonts w:eastAsia="Calibri" w:cs="Arial"/>
          <w:b/>
          <w:bCs/>
          <w:szCs w:val="24"/>
        </w:rPr>
        <w:t xml:space="preserve">ŁĄCZNA </w:t>
      </w:r>
      <w:r w:rsidRPr="00F977D8">
        <w:rPr>
          <w:rFonts w:eastAsia="Calibri" w:cs="Arial"/>
          <w:b/>
          <w:bCs/>
          <w:szCs w:val="24"/>
        </w:rPr>
        <w:t>SZACUNKOWA</w:t>
      </w:r>
      <w:r>
        <w:rPr>
          <w:rFonts w:eastAsia="Calibri" w:cs="Arial"/>
          <w:b/>
          <w:bCs/>
          <w:szCs w:val="24"/>
        </w:rPr>
        <w:t xml:space="preserve"> </w:t>
      </w:r>
      <w:r w:rsidRPr="000540C3">
        <w:rPr>
          <w:rFonts w:eastAsia="Calibri" w:cs="Arial"/>
          <w:b/>
          <w:bCs/>
          <w:szCs w:val="24"/>
        </w:rPr>
        <w:t>WARTOŚĆ</w:t>
      </w:r>
      <w:r w:rsidR="0048634B">
        <w:rPr>
          <w:rFonts w:eastAsia="Calibri" w:cs="Arial"/>
          <w:b/>
          <w:bCs/>
          <w:szCs w:val="24"/>
        </w:rPr>
        <w:t xml:space="preserve"> OFERTY</w:t>
      </w:r>
      <w:r>
        <w:rPr>
          <w:rFonts w:eastAsia="Calibri" w:cs="Arial"/>
          <w:b/>
          <w:bCs/>
          <w:szCs w:val="24"/>
        </w:rPr>
        <w:t xml:space="preserve"> (KOSZT)</w:t>
      </w:r>
      <w:r w:rsidRPr="000540C3">
        <w:rPr>
          <w:rFonts w:eastAsia="Calibri" w:cs="Arial"/>
          <w:b/>
          <w:bCs/>
          <w:szCs w:val="24"/>
        </w:rPr>
        <w:t xml:space="preserve"> W RAMACH WSZYSTKICH KRYTERIÓW</w:t>
      </w:r>
      <w:r>
        <w:rPr>
          <w:rFonts w:eastAsia="Calibri" w:cs="Arial"/>
          <w:b/>
          <w:bCs/>
          <w:szCs w:val="24"/>
        </w:rPr>
        <w:t xml:space="preserve"> (A,B,C,D,E)</w:t>
      </w:r>
      <w:r w:rsidR="0048634B">
        <w:rPr>
          <w:rFonts w:eastAsia="Calibri" w:cs="Arial"/>
          <w:b/>
          <w:bCs/>
          <w:szCs w:val="24"/>
        </w:rPr>
        <w:t>:</w:t>
      </w:r>
    </w:p>
    <w:p w14:paraId="583717E9" w14:textId="77777777" w:rsidR="00050DF7" w:rsidRPr="000540C3" w:rsidRDefault="00050DF7" w:rsidP="00050DF7">
      <w:pPr>
        <w:jc w:val="both"/>
        <w:rPr>
          <w:rFonts w:eastAsia="Calibri" w:cs="Arial"/>
          <w:b/>
          <w:bCs/>
          <w:szCs w:val="24"/>
        </w:rPr>
      </w:pPr>
      <w:r>
        <w:rPr>
          <w:rFonts w:eastAsia="Calibri" w:cs="Arial"/>
          <w:b/>
          <w:bCs/>
          <w:szCs w:val="24"/>
        </w:rPr>
        <w:t>koszt</w:t>
      </w:r>
      <w:r w:rsidRPr="000540C3">
        <w:rPr>
          <w:rFonts w:eastAsia="Calibri" w:cs="Arial"/>
          <w:b/>
          <w:bCs/>
          <w:szCs w:val="24"/>
        </w:rPr>
        <w:t xml:space="preserve"> netto: ………………………….. zł (słownie: ……………………….)</w:t>
      </w:r>
    </w:p>
    <w:p w14:paraId="441ED826" w14:textId="77777777" w:rsidR="00050DF7" w:rsidRDefault="00050DF7" w:rsidP="00050DF7">
      <w:pPr>
        <w:jc w:val="both"/>
        <w:rPr>
          <w:rFonts w:eastAsia="Calibri" w:cs="Arial"/>
          <w:b/>
          <w:bCs/>
          <w:i/>
          <w:iCs/>
          <w:sz w:val="20"/>
        </w:rPr>
      </w:pPr>
    </w:p>
    <w:p w14:paraId="3BB88540" w14:textId="77777777" w:rsidR="00050DF7" w:rsidRDefault="00050DF7" w:rsidP="00050DF7">
      <w:pPr>
        <w:pStyle w:val="Akapitzlist"/>
        <w:spacing w:after="120" w:line="280" w:lineRule="exact"/>
        <w:ind w:left="360"/>
        <w:contextualSpacing w:val="0"/>
        <w:jc w:val="both"/>
        <w:rPr>
          <w:rFonts w:ascii="Arial" w:hAnsi="Arial" w:cs="Arial"/>
          <w:color w:val="000000"/>
        </w:rPr>
      </w:pPr>
    </w:p>
    <w:p w14:paraId="30DCBDF8" w14:textId="77777777" w:rsidR="00050DF7" w:rsidRPr="00CC798E" w:rsidRDefault="00050DF7" w:rsidP="00050DF7">
      <w:pPr>
        <w:spacing w:line="276" w:lineRule="auto"/>
        <w:ind w:right="72"/>
        <w:rPr>
          <w:rFonts w:cs="Arial"/>
          <w:sz w:val="18"/>
          <w:szCs w:val="18"/>
        </w:rPr>
      </w:pPr>
      <w:r w:rsidRPr="00CC798E">
        <w:rPr>
          <w:rFonts w:eastAsia="Calibri" w:cs="Arial"/>
          <w:sz w:val="18"/>
          <w:szCs w:val="18"/>
        </w:rPr>
        <w:t>_________________________</w:t>
      </w:r>
      <w:r w:rsidRPr="00CC798E">
        <w:rPr>
          <w:rFonts w:cs="Arial"/>
          <w:sz w:val="18"/>
          <w:szCs w:val="18"/>
        </w:rPr>
        <w:t>(miejsce i data)</w:t>
      </w:r>
    </w:p>
    <w:p w14:paraId="1F70A524" w14:textId="77777777" w:rsidR="00050DF7" w:rsidRDefault="00050DF7" w:rsidP="00050DF7">
      <w:pPr>
        <w:spacing w:line="276" w:lineRule="auto"/>
        <w:ind w:left="5720" w:right="72"/>
        <w:jc w:val="center"/>
        <w:rPr>
          <w:rFonts w:eastAsia="Calibri" w:cs="Arial"/>
          <w:sz w:val="18"/>
          <w:szCs w:val="18"/>
        </w:rPr>
      </w:pPr>
      <w:r w:rsidRPr="00CC798E">
        <w:rPr>
          <w:rFonts w:eastAsia="Calibri" w:cs="Arial"/>
          <w:sz w:val="18"/>
          <w:szCs w:val="18"/>
        </w:rPr>
        <w:t>_____________</w:t>
      </w:r>
    </w:p>
    <w:p w14:paraId="3F7C2BF2" w14:textId="77777777" w:rsidR="00050DF7" w:rsidRPr="00CC798E" w:rsidRDefault="00050DF7" w:rsidP="00050DF7">
      <w:pPr>
        <w:spacing w:line="276" w:lineRule="auto"/>
        <w:ind w:left="5720" w:right="72"/>
        <w:jc w:val="center"/>
        <w:rPr>
          <w:rFonts w:eastAsia="Calibri" w:cs="Arial"/>
          <w:sz w:val="18"/>
          <w:szCs w:val="18"/>
        </w:rPr>
      </w:pPr>
      <w:r w:rsidRPr="00CC798E">
        <w:rPr>
          <w:rFonts w:eastAsia="Calibri" w:cs="Arial"/>
          <w:sz w:val="18"/>
          <w:szCs w:val="18"/>
        </w:rPr>
        <w:t>(podpis / podpisy)</w:t>
      </w:r>
      <w:r>
        <w:rPr>
          <w:rFonts w:eastAsia="Calibri" w:cs="Arial"/>
          <w:sz w:val="18"/>
          <w:szCs w:val="18"/>
        </w:rPr>
        <w:t>*</w:t>
      </w:r>
      <w:r w:rsidRPr="00CC798E">
        <w:rPr>
          <w:rFonts w:eastAsia="Calibri" w:cs="Arial"/>
          <w:sz w:val="18"/>
          <w:szCs w:val="18"/>
        </w:rPr>
        <w:t>**</w:t>
      </w:r>
    </w:p>
    <w:p w14:paraId="19AEC2E6" w14:textId="77777777" w:rsidR="00050DF7" w:rsidRPr="00F36AC6" w:rsidRDefault="00050DF7" w:rsidP="00050DF7">
      <w:pPr>
        <w:spacing w:after="60"/>
        <w:ind w:left="426" w:hanging="284"/>
        <w:jc w:val="both"/>
        <w:rPr>
          <w:rFonts w:asciiTheme="minorBidi" w:hAnsiTheme="minorBidi"/>
          <w:color w:val="000000"/>
          <w:sz w:val="18"/>
          <w:szCs w:val="18"/>
        </w:rPr>
      </w:pPr>
      <w:r w:rsidRPr="00F36AC6">
        <w:rPr>
          <w:rFonts w:asciiTheme="minorBidi" w:hAnsiTheme="minorBidi"/>
          <w:i/>
          <w:color w:val="000000"/>
          <w:sz w:val="18"/>
          <w:szCs w:val="18"/>
        </w:rPr>
        <w:t>*</w:t>
      </w:r>
      <w:r w:rsidRPr="00F36AC6">
        <w:rPr>
          <w:rFonts w:asciiTheme="minorBidi" w:hAnsiTheme="minorBidi"/>
          <w:b/>
          <w:bCs/>
          <w:i/>
          <w:iCs/>
          <w:sz w:val="18"/>
          <w:szCs w:val="18"/>
        </w:rPr>
        <w:tab/>
      </w:r>
      <w:r w:rsidRPr="00F36AC6">
        <w:rPr>
          <w:rFonts w:asciiTheme="minorBidi" w:hAnsiTheme="minorBidi"/>
          <w:bCs/>
          <w:i/>
          <w:iCs/>
          <w:sz w:val="18"/>
          <w:szCs w:val="18"/>
        </w:rPr>
        <w:t>niepotrzebne skreślić</w:t>
      </w:r>
    </w:p>
    <w:p w14:paraId="6077BF2E" w14:textId="77777777" w:rsidR="00050DF7" w:rsidRDefault="00050DF7" w:rsidP="00050DF7">
      <w:pPr>
        <w:spacing w:after="60"/>
        <w:ind w:left="426" w:hanging="284"/>
        <w:jc w:val="both"/>
        <w:rPr>
          <w:rFonts w:eastAsia="Calibri" w:cs="Arial"/>
          <w:b/>
          <w:u w:val="single"/>
        </w:rPr>
      </w:pPr>
      <w:r w:rsidRPr="00F36AC6">
        <w:rPr>
          <w:rFonts w:asciiTheme="minorBidi" w:hAnsiTheme="minorBidi"/>
          <w:i/>
          <w:color w:val="000000"/>
          <w:sz w:val="18"/>
          <w:szCs w:val="18"/>
        </w:rPr>
        <w:t>**</w:t>
      </w:r>
      <w:r w:rsidRPr="00F36AC6">
        <w:rPr>
          <w:rFonts w:asciiTheme="minorBidi" w:hAnsiTheme="minorBidi"/>
          <w:b/>
          <w:bCs/>
          <w:i/>
          <w:iCs/>
          <w:sz w:val="18"/>
          <w:szCs w:val="18"/>
        </w:rPr>
        <w:tab/>
      </w:r>
      <w:r w:rsidRPr="00F36AC6">
        <w:rPr>
          <w:rFonts w:asciiTheme="minorBidi" w:hAnsiTheme="minorBidi"/>
          <w:i/>
          <w:iCs/>
          <w:sz w:val="18"/>
          <w:szCs w:val="18"/>
        </w:rPr>
        <w:t>prosimy o zaopatrzenie podpisu (podpisów) w informację, która umożliwi bezproblemową identyfikację imienia i nazwiska</w:t>
      </w:r>
      <w:r>
        <w:rPr>
          <w:rFonts w:eastAsia="Calibri" w:cs="Arial"/>
          <w:b/>
          <w:u w:val="single"/>
        </w:rPr>
        <w:br w:type="page"/>
      </w:r>
    </w:p>
    <w:p w14:paraId="30EA62E9" w14:textId="7723B767" w:rsidR="00E361C1" w:rsidRDefault="00E361C1" w:rsidP="00E361C1">
      <w:pPr>
        <w:widowControl w:val="0"/>
        <w:adjustRightInd w:val="0"/>
        <w:spacing w:before="360" w:after="480" w:line="360" w:lineRule="atLeast"/>
        <w:ind w:left="3545" w:firstLine="709"/>
        <w:jc w:val="center"/>
        <w:textAlignment w:val="baseline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lastRenderedPageBreak/>
        <w:t>Załącznik nr 6 do Zapytania ofertowego</w:t>
      </w:r>
    </w:p>
    <w:p w14:paraId="439408FE" w14:textId="564CC94F" w:rsidR="00E361C1" w:rsidRPr="00E361C1" w:rsidRDefault="00E361C1" w:rsidP="00E361C1">
      <w:pPr>
        <w:widowControl w:val="0"/>
        <w:adjustRightInd w:val="0"/>
        <w:spacing w:before="360" w:after="480" w:line="360" w:lineRule="atLeast"/>
        <w:jc w:val="center"/>
        <w:textAlignment w:val="baseline"/>
        <w:rPr>
          <w:rFonts w:cs="Arial"/>
          <w:sz w:val="22"/>
          <w:szCs w:val="22"/>
        </w:rPr>
      </w:pPr>
      <w:r w:rsidRPr="00E361C1">
        <w:rPr>
          <w:rFonts w:cs="Arial"/>
          <w:b/>
          <w:sz w:val="22"/>
          <w:szCs w:val="22"/>
        </w:rPr>
        <w:t xml:space="preserve">Wykaz </w:t>
      </w:r>
      <w:r>
        <w:rPr>
          <w:rFonts w:cs="Arial"/>
          <w:b/>
          <w:sz w:val="22"/>
          <w:szCs w:val="22"/>
        </w:rPr>
        <w:t>usług</w:t>
      </w:r>
    </w:p>
    <w:p w14:paraId="2129DC75" w14:textId="77777777" w:rsidR="00E361C1" w:rsidRPr="00E361C1" w:rsidRDefault="00E361C1" w:rsidP="00E361C1">
      <w:pPr>
        <w:widowControl w:val="0"/>
        <w:adjustRightInd w:val="0"/>
        <w:spacing w:line="360" w:lineRule="atLeast"/>
        <w:jc w:val="both"/>
        <w:textAlignment w:val="baseline"/>
        <w:rPr>
          <w:rFonts w:cs="Arial"/>
          <w:sz w:val="22"/>
          <w:szCs w:val="22"/>
        </w:rPr>
      </w:pPr>
      <w:r w:rsidRPr="00E361C1">
        <w:rPr>
          <w:rFonts w:cs="Arial"/>
          <w:sz w:val="22"/>
          <w:szCs w:val="22"/>
        </w:rPr>
        <w:t>Oświadczamy, że wykonaliśmy / wykonujemy* następujące usługi:</w:t>
      </w:r>
    </w:p>
    <w:tbl>
      <w:tblPr>
        <w:tblpPr w:leftFromText="141" w:rightFromText="141" w:vertAnchor="text" w:horzAnchor="margin" w:tblpX="-144" w:tblpY="252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5"/>
        <w:gridCol w:w="4045"/>
        <w:gridCol w:w="1582"/>
        <w:gridCol w:w="1560"/>
        <w:gridCol w:w="1842"/>
      </w:tblGrid>
      <w:tr w:rsidR="009764FA" w:rsidRPr="00E361C1" w14:paraId="6B471043" w14:textId="77777777" w:rsidTr="00F977D8">
        <w:trPr>
          <w:trHeight w:val="510"/>
        </w:trPr>
        <w:tc>
          <w:tcPr>
            <w:tcW w:w="605" w:type="dxa"/>
            <w:vAlign w:val="center"/>
          </w:tcPr>
          <w:p w14:paraId="5DFB2DD3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E361C1">
              <w:rPr>
                <w:rFonts w:cs="Arial"/>
                <w:b/>
                <w:sz w:val="22"/>
                <w:szCs w:val="22"/>
              </w:rPr>
              <w:t>Lp.</w:t>
            </w:r>
          </w:p>
        </w:tc>
        <w:tc>
          <w:tcPr>
            <w:tcW w:w="4045" w:type="dxa"/>
            <w:vAlign w:val="center"/>
          </w:tcPr>
          <w:p w14:paraId="6144836B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E361C1">
              <w:rPr>
                <w:rFonts w:cs="Arial"/>
                <w:b/>
                <w:sz w:val="22"/>
                <w:szCs w:val="22"/>
              </w:rPr>
              <w:t>Przedmiot usługi wraz z opisem</w:t>
            </w:r>
          </w:p>
          <w:p w14:paraId="1C728B52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 w:rsidRPr="00E361C1">
              <w:rPr>
                <w:rFonts w:cs="Arial"/>
                <w:i/>
                <w:sz w:val="22"/>
                <w:szCs w:val="22"/>
              </w:rPr>
              <w:t>(w opisie należy podać liczbę pojazdów objętych usługą oraz informację w ramach ilu umów usługa była realizowana)</w:t>
            </w:r>
          </w:p>
        </w:tc>
        <w:tc>
          <w:tcPr>
            <w:tcW w:w="1582" w:type="dxa"/>
            <w:vAlign w:val="center"/>
          </w:tcPr>
          <w:p w14:paraId="71578E65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E361C1">
              <w:rPr>
                <w:rFonts w:cs="Arial"/>
                <w:b/>
                <w:sz w:val="22"/>
                <w:szCs w:val="22"/>
              </w:rPr>
              <w:t>Całkowita wartość</w:t>
            </w:r>
          </w:p>
          <w:p w14:paraId="46FEAF14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E361C1">
              <w:rPr>
                <w:rFonts w:cs="Arial"/>
                <w:b/>
                <w:sz w:val="22"/>
                <w:szCs w:val="22"/>
              </w:rPr>
              <w:t>Netto zamówienia</w:t>
            </w:r>
          </w:p>
          <w:p w14:paraId="338F6BCE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i/>
                <w:sz w:val="22"/>
                <w:szCs w:val="22"/>
              </w:rPr>
            </w:pPr>
            <w:r w:rsidRPr="00E361C1">
              <w:rPr>
                <w:rFonts w:cs="Arial"/>
                <w:i/>
                <w:sz w:val="22"/>
                <w:szCs w:val="22"/>
              </w:rPr>
              <w:t>(należy podać walutę)</w:t>
            </w:r>
          </w:p>
        </w:tc>
        <w:tc>
          <w:tcPr>
            <w:tcW w:w="1560" w:type="dxa"/>
            <w:vAlign w:val="center"/>
          </w:tcPr>
          <w:p w14:paraId="20279A00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E361C1">
              <w:rPr>
                <w:rFonts w:cs="Arial"/>
                <w:b/>
                <w:sz w:val="22"/>
                <w:szCs w:val="22"/>
              </w:rPr>
              <w:t>Data wykonania</w:t>
            </w:r>
          </w:p>
          <w:p w14:paraId="2A4BB583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E361C1">
              <w:rPr>
                <w:rFonts w:cs="Arial"/>
                <w:b/>
                <w:sz w:val="22"/>
                <w:szCs w:val="22"/>
              </w:rPr>
              <w:t>(miesiąc/  rok)</w:t>
            </w:r>
          </w:p>
        </w:tc>
        <w:tc>
          <w:tcPr>
            <w:tcW w:w="1842" w:type="dxa"/>
            <w:vAlign w:val="center"/>
          </w:tcPr>
          <w:p w14:paraId="357F2F51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E361C1">
              <w:rPr>
                <w:rFonts w:cs="Arial"/>
                <w:b/>
                <w:sz w:val="22"/>
                <w:szCs w:val="22"/>
              </w:rPr>
              <w:t>Nazwa Odbiorcy</w:t>
            </w:r>
          </w:p>
        </w:tc>
      </w:tr>
      <w:tr w:rsidR="009764FA" w:rsidRPr="00E361C1" w14:paraId="322EA534" w14:textId="77777777" w:rsidTr="00F977D8">
        <w:trPr>
          <w:trHeight w:val="458"/>
        </w:trPr>
        <w:tc>
          <w:tcPr>
            <w:tcW w:w="605" w:type="dxa"/>
            <w:vAlign w:val="center"/>
          </w:tcPr>
          <w:p w14:paraId="2047D261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E361C1">
              <w:rPr>
                <w:rFonts w:cs="Arial"/>
                <w:b/>
                <w:sz w:val="22"/>
                <w:szCs w:val="22"/>
              </w:rPr>
              <w:t>1.</w:t>
            </w:r>
          </w:p>
        </w:tc>
        <w:tc>
          <w:tcPr>
            <w:tcW w:w="4045" w:type="dxa"/>
            <w:vAlign w:val="center"/>
          </w:tcPr>
          <w:p w14:paraId="0B576CAC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582" w:type="dxa"/>
            <w:vAlign w:val="center"/>
          </w:tcPr>
          <w:p w14:paraId="33F0C625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36EE541B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701D6167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</w:tr>
      <w:tr w:rsidR="009764FA" w:rsidRPr="00E361C1" w14:paraId="21C5D844" w14:textId="77777777" w:rsidTr="00F977D8">
        <w:trPr>
          <w:trHeight w:val="437"/>
        </w:trPr>
        <w:tc>
          <w:tcPr>
            <w:tcW w:w="605" w:type="dxa"/>
            <w:vAlign w:val="center"/>
          </w:tcPr>
          <w:p w14:paraId="42848E3D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E361C1">
              <w:rPr>
                <w:rFonts w:cs="Arial"/>
                <w:b/>
                <w:sz w:val="22"/>
                <w:szCs w:val="22"/>
              </w:rPr>
              <w:t>2.</w:t>
            </w:r>
          </w:p>
        </w:tc>
        <w:tc>
          <w:tcPr>
            <w:tcW w:w="4045" w:type="dxa"/>
            <w:vAlign w:val="center"/>
          </w:tcPr>
          <w:p w14:paraId="3C7CCEA2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582" w:type="dxa"/>
            <w:vAlign w:val="center"/>
          </w:tcPr>
          <w:p w14:paraId="1B0FEC0E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CDF8856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367E2E60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</w:tr>
      <w:tr w:rsidR="009764FA" w:rsidRPr="00E361C1" w14:paraId="5EF61D8F" w14:textId="77777777" w:rsidTr="00F977D8">
        <w:trPr>
          <w:trHeight w:val="437"/>
        </w:trPr>
        <w:tc>
          <w:tcPr>
            <w:tcW w:w="605" w:type="dxa"/>
            <w:vAlign w:val="center"/>
          </w:tcPr>
          <w:p w14:paraId="3E0675CE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E361C1">
              <w:rPr>
                <w:rFonts w:cs="Arial"/>
                <w:b/>
                <w:sz w:val="22"/>
                <w:szCs w:val="22"/>
              </w:rPr>
              <w:t xml:space="preserve">3. </w:t>
            </w:r>
          </w:p>
        </w:tc>
        <w:tc>
          <w:tcPr>
            <w:tcW w:w="4045" w:type="dxa"/>
            <w:vAlign w:val="center"/>
          </w:tcPr>
          <w:p w14:paraId="39445999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582" w:type="dxa"/>
            <w:vAlign w:val="center"/>
          </w:tcPr>
          <w:p w14:paraId="0E2E1DD9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A3BCA74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02D27599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</w:tr>
      <w:tr w:rsidR="009764FA" w:rsidRPr="00E361C1" w14:paraId="33AC08C6" w14:textId="77777777" w:rsidTr="00F977D8">
        <w:trPr>
          <w:trHeight w:val="437"/>
        </w:trPr>
        <w:tc>
          <w:tcPr>
            <w:tcW w:w="605" w:type="dxa"/>
            <w:vAlign w:val="center"/>
          </w:tcPr>
          <w:p w14:paraId="22D8F2E3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E361C1">
              <w:rPr>
                <w:rFonts w:cs="Arial"/>
                <w:b/>
                <w:sz w:val="22"/>
                <w:szCs w:val="22"/>
              </w:rPr>
              <w:t>4.</w:t>
            </w:r>
          </w:p>
        </w:tc>
        <w:tc>
          <w:tcPr>
            <w:tcW w:w="4045" w:type="dxa"/>
            <w:vAlign w:val="center"/>
          </w:tcPr>
          <w:p w14:paraId="7F844A05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582" w:type="dxa"/>
            <w:vAlign w:val="center"/>
          </w:tcPr>
          <w:p w14:paraId="1118A851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79FDE0B2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1BA2127D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</w:tr>
      <w:tr w:rsidR="009764FA" w:rsidRPr="00E361C1" w14:paraId="1E54D8BA" w14:textId="77777777" w:rsidTr="00F977D8">
        <w:trPr>
          <w:trHeight w:val="437"/>
        </w:trPr>
        <w:tc>
          <w:tcPr>
            <w:tcW w:w="605" w:type="dxa"/>
            <w:vAlign w:val="center"/>
          </w:tcPr>
          <w:p w14:paraId="69D952B8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E361C1">
              <w:rPr>
                <w:rFonts w:cs="Arial"/>
                <w:b/>
                <w:sz w:val="22"/>
                <w:szCs w:val="22"/>
              </w:rPr>
              <w:t>5.</w:t>
            </w:r>
          </w:p>
        </w:tc>
        <w:tc>
          <w:tcPr>
            <w:tcW w:w="4045" w:type="dxa"/>
            <w:vAlign w:val="center"/>
          </w:tcPr>
          <w:p w14:paraId="3545DB05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582" w:type="dxa"/>
            <w:vAlign w:val="center"/>
          </w:tcPr>
          <w:p w14:paraId="53F02F40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0517B53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10F4E729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</w:tr>
      <w:tr w:rsidR="009764FA" w:rsidRPr="00E361C1" w14:paraId="76220848" w14:textId="77777777" w:rsidTr="00F977D8">
        <w:trPr>
          <w:trHeight w:val="437"/>
        </w:trPr>
        <w:tc>
          <w:tcPr>
            <w:tcW w:w="605" w:type="dxa"/>
            <w:vAlign w:val="center"/>
          </w:tcPr>
          <w:p w14:paraId="380B2054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E361C1">
              <w:rPr>
                <w:rFonts w:cs="Arial"/>
                <w:b/>
                <w:sz w:val="22"/>
                <w:szCs w:val="22"/>
              </w:rPr>
              <w:t>...</w:t>
            </w:r>
          </w:p>
        </w:tc>
        <w:tc>
          <w:tcPr>
            <w:tcW w:w="4045" w:type="dxa"/>
            <w:vAlign w:val="center"/>
          </w:tcPr>
          <w:p w14:paraId="4DB98E3E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582" w:type="dxa"/>
            <w:vAlign w:val="center"/>
          </w:tcPr>
          <w:p w14:paraId="6292CC6B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34B9144A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3B4C388B" w14:textId="77777777" w:rsidR="009764FA" w:rsidRPr="00E361C1" w:rsidRDefault="009764FA" w:rsidP="00E361C1">
            <w:pPr>
              <w:widowControl w:val="0"/>
              <w:adjustRightInd w:val="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12A49F8E" w14:textId="77777777" w:rsidR="00E361C1" w:rsidRPr="00E361C1" w:rsidRDefault="00E361C1" w:rsidP="00E361C1">
      <w:pPr>
        <w:widowControl w:val="0"/>
        <w:adjustRightInd w:val="0"/>
        <w:spacing w:before="60" w:line="280" w:lineRule="exact"/>
        <w:jc w:val="both"/>
        <w:textAlignment w:val="baseline"/>
        <w:rPr>
          <w:rFonts w:cs="Arial"/>
          <w:sz w:val="22"/>
          <w:szCs w:val="22"/>
        </w:rPr>
      </w:pPr>
    </w:p>
    <w:p w14:paraId="5089C58E" w14:textId="77777777" w:rsidR="00E361C1" w:rsidRPr="00E361C1" w:rsidRDefault="00E361C1" w:rsidP="00E361C1">
      <w:pPr>
        <w:widowControl w:val="0"/>
        <w:adjustRightInd w:val="0"/>
        <w:spacing w:before="60" w:line="280" w:lineRule="exact"/>
        <w:jc w:val="both"/>
        <w:textAlignment w:val="baseline"/>
        <w:rPr>
          <w:rFonts w:cs="Arial"/>
          <w:sz w:val="22"/>
          <w:szCs w:val="22"/>
        </w:rPr>
      </w:pPr>
    </w:p>
    <w:p w14:paraId="506CB08D" w14:textId="77777777" w:rsidR="00E361C1" w:rsidRPr="00E361C1" w:rsidRDefault="00E361C1" w:rsidP="00E361C1">
      <w:pPr>
        <w:widowControl w:val="0"/>
        <w:adjustRightInd w:val="0"/>
        <w:spacing w:before="60" w:line="280" w:lineRule="exact"/>
        <w:jc w:val="both"/>
        <w:textAlignment w:val="baseline"/>
        <w:rPr>
          <w:rFonts w:cs="Arial"/>
          <w:sz w:val="22"/>
          <w:szCs w:val="22"/>
        </w:rPr>
      </w:pPr>
      <w:r w:rsidRPr="00E361C1">
        <w:rPr>
          <w:rFonts w:cs="Arial"/>
          <w:sz w:val="22"/>
          <w:szCs w:val="22"/>
        </w:rPr>
        <w:t>Załączamy dowody potwierdzające, że usługi te wykonane zostały należycie lub są wykonywane należycie.</w:t>
      </w:r>
    </w:p>
    <w:p w14:paraId="74BDF480" w14:textId="77777777" w:rsidR="00E361C1" w:rsidRPr="00E361C1" w:rsidRDefault="00E361C1" w:rsidP="00E361C1">
      <w:pPr>
        <w:widowControl w:val="0"/>
        <w:adjustRightInd w:val="0"/>
        <w:spacing w:line="360" w:lineRule="atLeast"/>
        <w:jc w:val="both"/>
        <w:textAlignment w:val="baseline"/>
        <w:rPr>
          <w:rFonts w:cs="Arial"/>
          <w:sz w:val="20"/>
        </w:rPr>
      </w:pPr>
    </w:p>
    <w:p w14:paraId="3659C631" w14:textId="77777777" w:rsidR="00E361C1" w:rsidRPr="00E361C1" w:rsidRDefault="00E361C1" w:rsidP="00E361C1">
      <w:pPr>
        <w:spacing w:before="100" w:beforeAutospacing="1" w:after="120"/>
        <w:rPr>
          <w:rFonts w:cs="Arial"/>
          <w:sz w:val="18"/>
          <w:szCs w:val="18"/>
        </w:rPr>
      </w:pPr>
      <w:r w:rsidRPr="00E361C1">
        <w:rPr>
          <w:rFonts w:cs="Arial"/>
          <w:sz w:val="20"/>
          <w:vertAlign w:val="superscript"/>
        </w:rPr>
        <w:t xml:space="preserve">* </w:t>
      </w:r>
      <w:r w:rsidRPr="00E361C1">
        <w:rPr>
          <w:rFonts w:cs="Arial"/>
          <w:sz w:val="20"/>
        </w:rPr>
        <w:t xml:space="preserve"> </w:t>
      </w:r>
      <w:r w:rsidRPr="00E361C1">
        <w:rPr>
          <w:rFonts w:cs="Arial"/>
          <w:sz w:val="18"/>
          <w:szCs w:val="18"/>
        </w:rPr>
        <w:t>niepotrzebne skreślić</w:t>
      </w:r>
    </w:p>
    <w:p w14:paraId="2D150AA9" w14:textId="77777777" w:rsidR="00E361C1" w:rsidRPr="00E361C1" w:rsidRDefault="00E361C1" w:rsidP="00E361C1">
      <w:pPr>
        <w:spacing w:line="280" w:lineRule="exact"/>
        <w:ind w:left="4963" w:firstLine="709"/>
        <w:rPr>
          <w:rFonts w:ascii="Times New Roman" w:hAnsi="Times New Roman" w:cs="Arial"/>
          <w:sz w:val="16"/>
          <w:szCs w:val="16"/>
        </w:rPr>
      </w:pPr>
      <w:r w:rsidRPr="00E361C1">
        <w:rPr>
          <w:rFonts w:ascii="Times New Roman" w:hAnsi="Times New Roman" w:cs="Arial"/>
          <w:sz w:val="16"/>
          <w:szCs w:val="16"/>
        </w:rPr>
        <w:t>………………………………………………..</w:t>
      </w:r>
    </w:p>
    <w:p w14:paraId="1B46CC77" w14:textId="77777777" w:rsidR="00E361C1" w:rsidRPr="00E361C1" w:rsidRDefault="00E361C1" w:rsidP="00E361C1">
      <w:pPr>
        <w:spacing w:line="280" w:lineRule="exact"/>
        <w:ind w:left="4963" w:firstLine="709"/>
        <w:rPr>
          <w:rFonts w:cs="Arial"/>
          <w:i/>
          <w:sz w:val="22"/>
          <w:szCs w:val="22"/>
        </w:rPr>
      </w:pPr>
      <w:r w:rsidRPr="00E361C1">
        <w:rPr>
          <w:rFonts w:ascii="Times New Roman" w:hAnsi="Times New Roman" w:cs="Arial"/>
          <w:sz w:val="16"/>
          <w:szCs w:val="16"/>
        </w:rPr>
        <w:t>(</w:t>
      </w:r>
      <w:r w:rsidRPr="00E361C1">
        <w:rPr>
          <w:rFonts w:cs="Arial"/>
          <w:sz w:val="16"/>
          <w:szCs w:val="16"/>
        </w:rPr>
        <w:t>podpis upoważnionego przedstawiciela)</w:t>
      </w:r>
    </w:p>
    <w:p w14:paraId="14A9FA65" w14:textId="77777777" w:rsidR="00050DF7" w:rsidRDefault="00050DF7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860BBC1" w14:textId="77777777" w:rsidR="00BA5852" w:rsidRDefault="00BA5852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55AAFB2" w14:textId="77777777" w:rsidR="00BA5852" w:rsidRDefault="00BA5852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85FC541" w14:textId="77777777" w:rsidR="00BA5852" w:rsidRDefault="00BA5852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AE1EF8C" w14:textId="77777777" w:rsidR="00BA5852" w:rsidRDefault="00BA5852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FC254C3" w14:textId="77777777" w:rsidR="00BA5852" w:rsidRDefault="00BA5852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7F90DD1" w14:textId="77777777" w:rsidR="00BA5852" w:rsidRDefault="00BA5852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66C73E9" w14:textId="3031F9E8" w:rsidR="00BA5852" w:rsidRPr="00BA5852" w:rsidRDefault="00BA5852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</w:p>
    <w:sectPr w:rsidR="00BA5852" w:rsidRPr="00BA5852" w:rsidSect="00A25D7C"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1F5BDA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0392E078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1F8EE6E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E684A7" w14:textId="77777777" w:rsidR="007741A5" w:rsidRPr="007741A5" w:rsidRDefault="007741A5" w:rsidP="007741A5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7741A5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Zakład Gazowniczy </w:t>
                                </w:r>
                              </w:p>
                              <w:p w14:paraId="0116DEFA" w14:textId="77777777" w:rsidR="007741A5" w:rsidRDefault="007741A5" w:rsidP="00431023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7741A5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Poznaniu</w:t>
                                </w:r>
                                <w:r w:rsidR="00431023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7741A5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Za Groblą 8, </w:t>
                                </w:r>
                              </w:p>
                              <w:p w14:paraId="761BC52C" w14:textId="0106E89F" w:rsidR="00431023" w:rsidRPr="006F22D8" w:rsidRDefault="007741A5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7741A5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61-860 Poznań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F846E7"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63E684A7" w14:textId="77777777" w:rsidR="007741A5" w:rsidRPr="007741A5" w:rsidRDefault="007741A5" w:rsidP="007741A5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7741A5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Zakład Gazowniczy </w:t>
                          </w:r>
                        </w:p>
                        <w:p w14:paraId="0116DEFA" w14:textId="77777777" w:rsidR="007741A5" w:rsidRDefault="007741A5" w:rsidP="00431023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7741A5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Poznaniu</w:t>
                          </w:r>
                          <w:r w:rsidR="00431023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7741A5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Za Groblą 8, </w:t>
                          </w:r>
                        </w:p>
                        <w:p w14:paraId="761BC52C" w14:textId="0106E89F" w:rsidR="00431023" w:rsidRPr="006F22D8" w:rsidRDefault="007741A5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7741A5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61-860 Poznań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1" w:name="_Hlk210214058"/>
  <w:bookmarkStart w:id="2" w:name="_Hlk210214059"/>
  <w:bookmarkStart w:id="3" w:name="_Hlk210214081"/>
  <w:bookmarkStart w:id="4" w:name="_Hlk210214082"/>
  <w:p w14:paraId="5EC99ECC" w14:textId="430EA908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C31C41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1"/>
    <w:bookmarkEnd w:id="2"/>
    <w:bookmarkEnd w:id="3"/>
    <w:bookmarkEnd w:id="4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  <w:footnote w:id="1">
    <w:p w14:paraId="0CC79B6F" w14:textId="77777777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73A21F7C" w:rsidR="00B00E1B" w:rsidRDefault="005B4DF0" w:rsidP="00A11439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2D9ECB5D" wp14:editId="085170DE">
          <wp:extent cx="5939790" cy="837509"/>
          <wp:effectExtent l="0" t="0" r="3810" b="1270"/>
          <wp:docPr id="364129519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9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1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5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C6304"/>
    <w:multiLevelType w:val="multilevel"/>
    <w:tmpl w:val="E8AE0E5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5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0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3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8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74"/>
  </w:num>
  <w:num w:numId="2" w16cid:durableId="245194207">
    <w:abstractNumId w:val="68"/>
  </w:num>
  <w:num w:numId="3" w16cid:durableId="1089697255">
    <w:abstractNumId w:val="75"/>
  </w:num>
  <w:num w:numId="4" w16cid:durableId="518665816">
    <w:abstractNumId w:val="21"/>
  </w:num>
  <w:num w:numId="5" w16cid:durableId="25647178">
    <w:abstractNumId w:val="4"/>
  </w:num>
  <w:num w:numId="6" w16cid:durableId="881795476">
    <w:abstractNumId w:val="57"/>
  </w:num>
  <w:num w:numId="7" w16cid:durableId="1008215186">
    <w:abstractNumId w:val="38"/>
  </w:num>
  <w:num w:numId="8" w16cid:durableId="1485126445">
    <w:abstractNumId w:val="50"/>
  </w:num>
  <w:num w:numId="9" w16cid:durableId="1870021227">
    <w:abstractNumId w:val="19"/>
  </w:num>
  <w:num w:numId="10" w16cid:durableId="788822764">
    <w:abstractNumId w:val="41"/>
  </w:num>
  <w:num w:numId="11" w16cid:durableId="1952005908">
    <w:abstractNumId w:val="78"/>
  </w:num>
  <w:num w:numId="12" w16cid:durableId="1685665645">
    <w:abstractNumId w:val="29"/>
  </w:num>
  <w:num w:numId="13" w16cid:durableId="1809006257">
    <w:abstractNumId w:val="26"/>
  </w:num>
  <w:num w:numId="14" w16cid:durableId="1420448262">
    <w:abstractNumId w:val="13"/>
  </w:num>
  <w:num w:numId="15" w16cid:durableId="1297250702">
    <w:abstractNumId w:val="61"/>
  </w:num>
  <w:num w:numId="16" w16cid:durableId="1952782485">
    <w:abstractNumId w:val="44"/>
  </w:num>
  <w:num w:numId="17" w16cid:durableId="436102842">
    <w:abstractNumId w:val="62"/>
  </w:num>
  <w:num w:numId="18" w16cid:durableId="771823184">
    <w:abstractNumId w:val="7"/>
  </w:num>
  <w:num w:numId="19" w16cid:durableId="1120227665">
    <w:abstractNumId w:val="45"/>
  </w:num>
  <w:num w:numId="20" w16cid:durableId="1771007772">
    <w:abstractNumId w:val="22"/>
  </w:num>
  <w:num w:numId="21" w16cid:durableId="1843660178">
    <w:abstractNumId w:val="51"/>
  </w:num>
  <w:num w:numId="22" w16cid:durableId="510989526">
    <w:abstractNumId w:val="39"/>
  </w:num>
  <w:num w:numId="23" w16cid:durableId="522742870">
    <w:abstractNumId w:val="46"/>
  </w:num>
  <w:num w:numId="24" w16cid:durableId="572014028">
    <w:abstractNumId w:val="76"/>
  </w:num>
  <w:num w:numId="25" w16cid:durableId="946619712">
    <w:abstractNumId w:val="35"/>
  </w:num>
  <w:num w:numId="26" w16cid:durableId="2087799732">
    <w:abstractNumId w:val="71"/>
  </w:num>
  <w:num w:numId="27" w16cid:durableId="1639722664">
    <w:abstractNumId w:val="16"/>
  </w:num>
  <w:num w:numId="28" w16cid:durableId="1992365686">
    <w:abstractNumId w:val="40"/>
  </w:num>
  <w:num w:numId="29" w16cid:durableId="206112387">
    <w:abstractNumId w:val="58"/>
  </w:num>
  <w:num w:numId="30" w16cid:durableId="482619971">
    <w:abstractNumId w:val="73"/>
  </w:num>
  <w:num w:numId="31" w16cid:durableId="243229659">
    <w:abstractNumId w:val="47"/>
  </w:num>
  <w:num w:numId="32" w16cid:durableId="1258826265">
    <w:abstractNumId w:val="6"/>
  </w:num>
  <w:num w:numId="33" w16cid:durableId="1728409043">
    <w:abstractNumId w:val="48"/>
  </w:num>
  <w:num w:numId="34" w16cid:durableId="1475640184">
    <w:abstractNumId w:val="67"/>
  </w:num>
  <w:num w:numId="35" w16cid:durableId="2054454270">
    <w:abstractNumId w:val="27"/>
  </w:num>
  <w:num w:numId="36" w16cid:durableId="134571864">
    <w:abstractNumId w:val="30"/>
  </w:num>
  <w:num w:numId="37" w16cid:durableId="1520854357">
    <w:abstractNumId w:val="2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1"/>
  </w:num>
  <w:num w:numId="40" w16cid:durableId="747192911">
    <w:abstractNumId w:val="54"/>
  </w:num>
  <w:num w:numId="41" w16cid:durableId="785009284">
    <w:abstractNumId w:val="66"/>
  </w:num>
  <w:num w:numId="42" w16cid:durableId="1282110272">
    <w:abstractNumId w:val="60"/>
  </w:num>
  <w:num w:numId="43" w16cid:durableId="2103135822">
    <w:abstractNumId w:val="69"/>
  </w:num>
  <w:num w:numId="44" w16cid:durableId="150217821">
    <w:abstractNumId w:val="36"/>
  </w:num>
  <w:num w:numId="45" w16cid:durableId="1671985734">
    <w:abstractNumId w:val="56"/>
  </w:num>
  <w:num w:numId="46" w16cid:durableId="1922375889">
    <w:abstractNumId w:val="77"/>
  </w:num>
  <w:num w:numId="47" w16cid:durableId="2091348813">
    <w:abstractNumId w:val="14"/>
  </w:num>
  <w:num w:numId="48" w16cid:durableId="1209604748">
    <w:abstractNumId w:val="10"/>
  </w:num>
  <w:num w:numId="49" w16cid:durableId="1766923033">
    <w:abstractNumId w:val="15"/>
  </w:num>
  <w:num w:numId="50" w16cid:durableId="409277206">
    <w:abstractNumId w:val="59"/>
  </w:num>
  <w:num w:numId="51" w16cid:durableId="127389838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8"/>
  </w:num>
  <w:num w:numId="53" w16cid:durableId="193539628">
    <w:abstractNumId w:val="33"/>
  </w:num>
  <w:num w:numId="54" w16cid:durableId="1328435291">
    <w:abstractNumId w:val="34"/>
  </w:num>
  <w:num w:numId="55" w16cid:durableId="674503366">
    <w:abstractNumId w:val="12"/>
  </w:num>
  <w:num w:numId="56" w16cid:durableId="1492331304">
    <w:abstractNumId w:val="52"/>
  </w:num>
  <w:num w:numId="57" w16cid:durableId="1634024600">
    <w:abstractNumId w:val="72"/>
  </w:num>
  <w:num w:numId="58" w16cid:durableId="778794190">
    <w:abstractNumId w:val="65"/>
  </w:num>
  <w:num w:numId="59" w16cid:durableId="1775787579">
    <w:abstractNumId w:val="17"/>
  </w:num>
  <w:num w:numId="60" w16cid:durableId="1123041711">
    <w:abstractNumId w:val="63"/>
  </w:num>
  <w:num w:numId="61" w16cid:durableId="242375273">
    <w:abstractNumId w:val="79"/>
  </w:num>
  <w:num w:numId="62" w16cid:durableId="2022538834">
    <w:abstractNumId w:val="23"/>
  </w:num>
  <w:num w:numId="63" w16cid:durableId="440228833">
    <w:abstractNumId w:val="5"/>
  </w:num>
  <w:num w:numId="64" w16cid:durableId="494030307">
    <w:abstractNumId w:val="25"/>
  </w:num>
  <w:num w:numId="65" w16cid:durableId="878857754">
    <w:abstractNumId w:val="49"/>
  </w:num>
  <w:num w:numId="66" w16cid:durableId="1459950239">
    <w:abstractNumId w:val="32"/>
  </w:num>
  <w:num w:numId="67" w16cid:durableId="986280611">
    <w:abstractNumId w:val="3"/>
  </w:num>
  <w:num w:numId="68" w16cid:durableId="106193891">
    <w:abstractNumId w:val="1"/>
  </w:num>
  <w:num w:numId="69" w16cid:durableId="233707961">
    <w:abstractNumId w:val="37"/>
  </w:num>
  <w:num w:numId="70" w16cid:durableId="1089153194">
    <w:abstractNumId w:val="28"/>
  </w:num>
  <w:num w:numId="71" w16cid:durableId="709493353">
    <w:abstractNumId w:val="42"/>
  </w:num>
  <w:num w:numId="72" w16cid:durableId="1405180732">
    <w:abstractNumId w:val="43"/>
  </w:num>
  <w:num w:numId="73" w16cid:durableId="818956494">
    <w:abstractNumId w:val="53"/>
  </w:num>
  <w:num w:numId="74" w16cid:durableId="2063794418">
    <w:abstractNumId w:val="55"/>
  </w:num>
  <w:num w:numId="75" w16cid:durableId="1159230554">
    <w:abstractNumId w:val="64"/>
  </w:num>
  <w:num w:numId="76" w16cid:durableId="1270891772">
    <w:abstractNumId w:val="9"/>
  </w:num>
  <w:num w:numId="77" w16cid:durableId="1973515210">
    <w:abstractNumId w:val="18"/>
  </w:num>
  <w:num w:numId="78" w16cid:durableId="1952470314">
    <w:abstractNumId w:val="11"/>
  </w:num>
  <w:num w:numId="79" w16cid:durableId="1313677468">
    <w:abstractNumId w:val="70"/>
  </w:num>
  <w:num w:numId="80" w16cid:durableId="701252141">
    <w:abstractNumId w:val="20"/>
  </w:num>
  <w:num w:numId="81" w16cid:durableId="390886813">
    <w:abstractNumId w:val="24"/>
  </w:num>
  <w:numIdMacAtCleanup w:val="7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ądroch Karolina (PSG)">
    <w15:presenceInfo w15:providerId="AD" w15:userId="S::Karolina.Madroch@psgaz.pl::5e67542e-ef1a-4b39-a766-0ceca24a4d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50E1"/>
    <w:rsid w:val="00025E92"/>
    <w:rsid w:val="00027856"/>
    <w:rsid w:val="000356D5"/>
    <w:rsid w:val="00035FBE"/>
    <w:rsid w:val="00040D3A"/>
    <w:rsid w:val="00043588"/>
    <w:rsid w:val="000446F5"/>
    <w:rsid w:val="00044A3D"/>
    <w:rsid w:val="000456E6"/>
    <w:rsid w:val="000467E3"/>
    <w:rsid w:val="00050DF7"/>
    <w:rsid w:val="00054468"/>
    <w:rsid w:val="00056ECD"/>
    <w:rsid w:val="00063E0E"/>
    <w:rsid w:val="00066F38"/>
    <w:rsid w:val="00080810"/>
    <w:rsid w:val="00083F4F"/>
    <w:rsid w:val="00086AB4"/>
    <w:rsid w:val="00093B27"/>
    <w:rsid w:val="000977D6"/>
    <w:rsid w:val="000A13F5"/>
    <w:rsid w:val="000A79D9"/>
    <w:rsid w:val="000B7063"/>
    <w:rsid w:val="000C67AC"/>
    <w:rsid w:val="000C67E1"/>
    <w:rsid w:val="000D1160"/>
    <w:rsid w:val="000D60EC"/>
    <w:rsid w:val="000D6779"/>
    <w:rsid w:val="000E3235"/>
    <w:rsid w:val="000F0731"/>
    <w:rsid w:val="000F0BED"/>
    <w:rsid w:val="001069F4"/>
    <w:rsid w:val="00107A22"/>
    <w:rsid w:val="001168A7"/>
    <w:rsid w:val="0012754E"/>
    <w:rsid w:val="00135D81"/>
    <w:rsid w:val="0014036E"/>
    <w:rsid w:val="00144582"/>
    <w:rsid w:val="00154332"/>
    <w:rsid w:val="001556E5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968A2"/>
    <w:rsid w:val="001A606E"/>
    <w:rsid w:val="001A67DE"/>
    <w:rsid w:val="001A72E7"/>
    <w:rsid w:val="001A7AB4"/>
    <w:rsid w:val="001C2B06"/>
    <w:rsid w:val="001C3062"/>
    <w:rsid w:val="001C61ED"/>
    <w:rsid w:val="001D0F42"/>
    <w:rsid w:val="001D1FFD"/>
    <w:rsid w:val="001D4279"/>
    <w:rsid w:val="001E5937"/>
    <w:rsid w:val="001F5BDA"/>
    <w:rsid w:val="001F7745"/>
    <w:rsid w:val="002122C3"/>
    <w:rsid w:val="002124AB"/>
    <w:rsid w:val="00220F86"/>
    <w:rsid w:val="00234E43"/>
    <w:rsid w:val="00237555"/>
    <w:rsid w:val="0024497E"/>
    <w:rsid w:val="00244ADE"/>
    <w:rsid w:val="00250680"/>
    <w:rsid w:val="00253878"/>
    <w:rsid w:val="00257195"/>
    <w:rsid w:val="00257A96"/>
    <w:rsid w:val="002658AA"/>
    <w:rsid w:val="00270B2D"/>
    <w:rsid w:val="00270EEC"/>
    <w:rsid w:val="002755F2"/>
    <w:rsid w:val="00275751"/>
    <w:rsid w:val="00276154"/>
    <w:rsid w:val="00276B36"/>
    <w:rsid w:val="00276F96"/>
    <w:rsid w:val="00292275"/>
    <w:rsid w:val="002A0FA6"/>
    <w:rsid w:val="002A4AE5"/>
    <w:rsid w:val="002B074A"/>
    <w:rsid w:val="002B1E4B"/>
    <w:rsid w:val="002D778E"/>
    <w:rsid w:val="002E0E08"/>
    <w:rsid w:val="002E38EB"/>
    <w:rsid w:val="002E428C"/>
    <w:rsid w:val="002F1A5B"/>
    <w:rsid w:val="002F77DD"/>
    <w:rsid w:val="00310188"/>
    <w:rsid w:val="00314216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105E"/>
    <w:rsid w:val="00342FA4"/>
    <w:rsid w:val="00343EE5"/>
    <w:rsid w:val="00345C87"/>
    <w:rsid w:val="003518D5"/>
    <w:rsid w:val="00351B6D"/>
    <w:rsid w:val="00351F11"/>
    <w:rsid w:val="003553A9"/>
    <w:rsid w:val="003567F1"/>
    <w:rsid w:val="00370014"/>
    <w:rsid w:val="0037267A"/>
    <w:rsid w:val="003770EA"/>
    <w:rsid w:val="00381E19"/>
    <w:rsid w:val="003832C7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C6ED5"/>
    <w:rsid w:val="003D1F31"/>
    <w:rsid w:val="003E132D"/>
    <w:rsid w:val="003E1A90"/>
    <w:rsid w:val="003F192D"/>
    <w:rsid w:val="003F59F0"/>
    <w:rsid w:val="003F794D"/>
    <w:rsid w:val="0040198A"/>
    <w:rsid w:val="0040618F"/>
    <w:rsid w:val="004109F9"/>
    <w:rsid w:val="00410F29"/>
    <w:rsid w:val="004129D8"/>
    <w:rsid w:val="0041390C"/>
    <w:rsid w:val="00415C4A"/>
    <w:rsid w:val="00426299"/>
    <w:rsid w:val="0042655D"/>
    <w:rsid w:val="00431023"/>
    <w:rsid w:val="00441829"/>
    <w:rsid w:val="00447752"/>
    <w:rsid w:val="00452893"/>
    <w:rsid w:val="00455330"/>
    <w:rsid w:val="00464C06"/>
    <w:rsid w:val="004663C8"/>
    <w:rsid w:val="00467C6C"/>
    <w:rsid w:val="00470968"/>
    <w:rsid w:val="00472705"/>
    <w:rsid w:val="00476DAC"/>
    <w:rsid w:val="00481100"/>
    <w:rsid w:val="0048634B"/>
    <w:rsid w:val="004932A2"/>
    <w:rsid w:val="00494EEB"/>
    <w:rsid w:val="004A4117"/>
    <w:rsid w:val="004A5C97"/>
    <w:rsid w:val="004B0E87"/>
    <w:rsid w:val="004B15EE"/>
    <w:rsid w:val="004B1768"/>
    <w:rsid w:val="004B2E71"/>
    <w:rsid w:val="004B4FF7"/>
    <w:rsid w:val="004B7143"/>
    <w:rsid w:val="004C0150"/>
    <w:rsid w:val="004C05CF"/>
    <w:rsid w:val="004C4212"/>
    <w:rsid w:val="004D0163"/>
    <w:rsid w:val="004D3791"/>
    <w:rsid w:val="004D6741"/>
    <w:rsid w:val="004D7A94"/>
    <w:rsid w:val="004E25F2"/>
    <w:rsid w:val="004E4773"/>
    <w:rsid w:val="004E5185"/>
    <w:rsid w:val="004F0C8B"/>
    <w:rsid w:val="00500442"/>
    <w:rsid w:val="00501608"/>
    <w:rsid w:val="00502A98"/>
    <w:rsid w:val="00504E6E"/>
    <w:rsid w:val="005067C3"/>
    <w:rsid w:val="005109AB"/>
    <w:rsid w:val="00515260"/>
    <w:rsid w:val="00531BBE"/>
    <w:rsid w:val="0053394D"/>
    <w:rsid w:val="00536E36"/>
    <w:rsid w:val="0054249C"/>
    <w:rsid w:val="00542AB4"/>
    <w:rsid w:val="00546E1B"/>
    <w:rsid w:val="005510B0"/>
    <w:rsid w:val="005522A6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528"/>
    <w:rsid w:val="005877D7"/>
    <w:rsid w:val="005A00C6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0688"/>
    <w:rsid w:val="005E166C"/>
    <w:rsid w:val="005E2FC3"/>
    <w:rsid w:val="005F4FCC"/>
    <w:rsid w:val="00603005"/>
    <w:rsid w:val="00610FAA"/>
    <w:rsid w:val="00611056"/>
    <w:rsid w:val="006228B4"/>
    <w:rsid w:val="00640A2C"/>
    <w:rsid w:val="00640B0A"/>
    <w:rsid w:val="00641B20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C89"/>
    <w:rsid w:val="006A342F"/>
    <w:rsid w:val="006A6849"/>
    <w:rsid w:val="006A6D5B"/>
    <w:rsid w:val="006B7769"/>
    <w:rsid w:val="006C0FD5"/>
    <w:rsid w:val="006C114D"/>
    <w:rsid w:val="006C14A9"/>
    <w:rsid w:val="006C709C"/>
    <w:rsid w:val="006D49B5"/>
    <w:rsid w:val="006D5DA3"/>
    <w:rsid w:val="006E0FF1"/>
    <w:rsid w:val="006E1625"/>
    <w:rsid w:val="006E2FD2"/>
    <w:rsid w:val="006E5E91"/>
    <w:rsid w:val="006E6091"/>
    <w:rsid w:val="006F23F0"/>
    <w:rsid w:val="006F2CDF"/>
    <w:rsid w:val="007002F6"/>
    <w:rsid w:val="00700C24"/>
    <w:rsid w:val="007016E0"/>
    <w:rsid w:val="00702B21"/>
    <w:rsid w:val="00707657"/>
    <w:rsid w:val="00714F9D"/>
    <w:rsid w:val="007158AB"/>
    <w:rsid w:val="00720A3F"/>
    <w:rsid w:val="007228E0"/>
    <w:rsid w:val="007271B9"/>
    <w:rsid w:val="00733281"/>
    <w:rsid w:val="007378A8"/>
    <w:rsid w:val="007431D7"/>
    <w:rsid w:val="00744107"/>
    <w:rsid w:val="0075359A"/>
    <w:rsid w:val="00753B48"/>
    <w:rsid w:val="007648FF"/>
    <w:rsid w:val="0077373B"/>
    <w:rsid w:val="007741A5"/>
    <w:rsid w:val="00775608"/>
    <w:rsid w:val="00775F1B"/>
    <w:rsid w:val="00776BD3"/>
    <w:rsid w:val="00780F17"/>
    <w:rsid w:val="00783917"/>
    <w:rsid w:val="007852E2"/>
    <w:rsid w:val="00790A8A"/>
    <w:rsid w:val="00791FAF"/>
    <w:rsid w:val="00792A38"/>
    <w:rsid w:val="0079751B"/>
    <w:rsid w:val="007A0186"/>
    <w:rsid w:val="007A7A38"/>
    <w:rsid w:val="007B22BB"/>
    <w:rsid w:val="007B37EB"/>
    <w:rsid w:val="007B53B8"/>
    <w:rsid w:val="007B5D24"/>
    <w:rsid w:val="007B7D4B"/>
    <w:rsid w:val="007C0B9F"/>
    <w:rsid w:val="007C3661"/>
    <w:rsid w:val="007C568B"/>
    <w:rsid w:val="007C6502"/>
    <w:rsid w:val="007D368D"/>
    <w:rsid w:val="007E2998"/>
    <w:rsid w:val="007E58A6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271EB"/>
    <w:rsid w:val="00831C8F"/>
    <w:rsid w:val="00843FFF"/>
    <w:rsid w:val="008456BA"/>
    <w:rsid w:val="0084621B"/>
    <w:rsid w:val="008472A0"/>
    <w:rsid w:val="00851847"/>
    <w:rsid w:val="0085383C"/>
    <w:rsid w:val="0085551B"/>
    <w:rsid w:val="008561FE"/>
    <w:rsid w:val="00856DCE"/>
    <w:rsid w:val="00861459"/>
    <w:rsid w:val="008707AC"/>
    <w:rsid w:val="008732BA"/>
    <w:rsid w:val="00875C0D"/>
    <w:rsid w:val="00876C45"/>
    <w:rsid w:val="00877225"/>
    <w:rsid w:val="00881855"/>
    <w:rsid w:val="00881E56"/>
    <w:rsid w:val="00882917"/>
    <w:rsid w:val="00882FFE"/>
    <w:rsid w:val="00886621"/>
    <w:rsid w:val="008869D1"/>
    <w:rsid w:val="0089081F"/>
    <w:rsid w:val="00891173"/>
    <w:rsid w:val="008921C9"/>
    <w:rsid w:val="008A4DDA"/>
    <w:rsid w:val="008B0CF4"/>
    <w:rsid w:val="008B2195"/>
    <w:rsid w:val="008B3329"/>
    <w:rsid w:val="008B73EF"/>
    <w:rsid w:val="008B793F"/>
    <w:rsid w:val="008C3125"/>
    <w:rsid w:val="008D45DB"/>
    <w:rsid w:val="008D50EB"/>
    <w:rsid w:val="008E73A6"/>
    <w:rsid w:val="008F5B3F"/>
    <w:rsid w:val="009021C1"/>
    <w:rsid w:val="00907EC1"/>
    <w:rsid w:val="009145E6"/>
    <w:rsid w:val="0091704E"/>
    <w:rsid w:val="0092388E"/>
    <w:rsid w:val="009262F5"/>
    <w:rsid w:val="009350CF"/>
    <w:rsid w:val="00937E0B"/>
    <w:rsid w:val="00940E5E"/>
    <w:rsid w:val="0094301B"/>
    <w:rsid w:val="00944A51"/>
    <w:rsid w:val="00945F5E"/>
    <w:rsid w:val="009516B0"/>
    <w:rsid w:val="00966B41"/>
    <w:rsid w:val="00967615"/>
    <w:rsid w:val="0097315E"/>
    <w:rsid w:val="009764FA"/>
    <w:rsid w:val="00977709"/>
    <w:rsid w:val="00980718"/>
    <w:rsid w:val="00983706"/>
    <w:rsid w:val="00985EE2"/>
    <w:rsid w:val="0098627C"/>
    <w:rsid w:val="00987C0F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04C3"/>
    <w:rsid w:val="009D030A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1428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3F79"/>
    <w:rsid w:val="00A640B9"/>
    <w:rsid w:val="00A67027"/>
    <w:rsid w:val="00A7140F"/>
    <w:rsid w:val="00A731BE"/>
    <w:rsid w:val="00A76917"/>
    <w:rsid w:val="00A775E7"/>
    <w:rsid w:val="00A81BA3"/>
    <w:rsid w:val="00A907A6"/>
    <w:rsid w:val="00A95FB3"/>
    <w:rsid w:val="00AB56DB"/>
    <w:rsid w:val="00AB67CA"/>
    <w:rsid w:val="00AC1489"/>
    <w:rsid w:val="00AD154D"/>
    <w:rsid w:val="00AD3E9E"/>
    <w:rsid w:val="00AE0BCA"/>
    <w:rsid w:val="00AE334F"/>
    <w:rsid w:val="00AE4974"/>
    <w:rsid w:val="00AE614E"/>
    <w:rsid w:val="00AE6CF6"/>
    <w:rsid w:val="00AF4822"/>
    <w:rsid w:val="00B00E1B"/>
    <w:rsid w:val="00B063DF"/>
    <w:rsid w:val="00B10857"/>
    <w:rsid w:val="00B2130F"/>
    <w:rsid w:val="00B237B0"/>
    <w:rsid w:val="00B25BDD"/>
    <w:rsid w:val="00B26C67"/>
    <w:rsid w:val="00B27CD6"/>
    <w:rsid w:val="00B31B92"/>
    <w:rsid w:val="00B327F4"/>
    <w:rsid w:val="00B365C9"/>
    <w:rsid w:val="00B37528"/>
    <w:rsid w:val="00B4434C"/>
    <w:rsid w:val="00B5176B"/>
    <w:rsid w:val="00B51F63"/>
    <w:rsid w:val="00B63029"/>
    <w:rsid w:val="00B64172"/>
    <w:rsid w:val="00B77C63"/>
    <w:rsid w:val="00B80684"/>
    <w:rsid w:val="00B85454"/>
    <w:rsid w:val="00B87558"/>
    <w:rsid w:val="00B904D4"/>
    <w:rsid w:val="00B945D8"/>
    <w:rsid w:val="00B9467A"/>
    <w:rsid w:val="00BA5192"/>
    <w:rsid w:val="00BA5852"/>
    <w:rsid w:val="00BA72F6"/>
    <w:rsid w:val="00BC03DB"/>
    <w:rsid w:val="00BC1B91"/>
    <w:rsid w:val="00BC6DE1"/>
    <w:rsid w:val="00BC77AC"/>
    <w:rsid w:val="00BD2C6A"/>
    <w:rsid w:val="00BD5E9E"/>
    <w:rsid w:val="00BD74EA"/>
    <w:rsid w:val="00BE2B4E"/>
    <w:rsid w:val="00BE5A55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510A8"/>
    <w:rsid w:val="00C61371"/>
    <w:rsid w:val="00C90D3B"/>
    <w:rsid w:val="00C934F6"/>
    <w:rsid w:val="00C959A1"/>
    <w:rsid w:val="00C965D6"/>
    <w:rsid w:val="00CA0958"/>
    <w:rsid w:val="00CA350B"/>
    <w:rsid w:val="00CA5BE3"/>
    <w:rsid w:val="00CA5CDF"/>
    <w:rsid w:val="00CA5F0D"/>
    <w:rsid w:val="00CA70D1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06596"/>
    <w:rsid w:val="00D079EC"/>
    <w:rsid w:val="00D15391"/>
    <w:rsid w:val="00D16C16"/>
    <w:rsid w:val="00D17A2A"/>
    <w:rsid w:val="00D27A3D"/>
    <w:rsid w:val="00D31173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60001"/>
    <w:rsid w:val="00D664A3"/>
    <w:rsid w:val="00D674D0"/>
    <w:rsid w:val="00D67D3E"/>
    <w:rsid w:val="00D75268"/>
    <w:rsid w:val="00D75D95"/>
    <w:rsid w:val="00D80448"/>
    <w:rsid w:val="00D8439B"/>
    <w:rsid w:val="00D86872"/>
    <w:rsid w:val="00D86FB4"/>
    <w:rsid w:val="00D90E73"/>
    <w:rsid w:val="00DA15A5"/>
    <w:rsid w:val="00DB5218"/>
    <w:rsid w:val="00DB712D"/>
    <w:rsid w:val="00DC0BD2"/>
    <w:rsid w:val="00DC21EC"/>
    <w:rsid w:val="00DD3F64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361C1"/>
    <w:rsid w:val="00E4458A"/>
    <w:rsid w:val="00E521AA"/>
    <w:rsid w:val="00E564A8"/>
    <w:rsid w:val="00E568DB"/>
    <w:rsid w:val="00E5737A"/>
    <w:rsid w:val="00E6310C"/>
    <w:rsid w:val="00E7365B"/>
    <w:rsid w:val="00E752B0"/>
    <w:rsid w:val="00E83F59"/>
    <w:rsid w:val="00E862C6"/>
    <w:rsid w:val="00EA25F2"/>
    <w:rsid w:val="00EA2FFC"/>
    <w:rsid w:val="00EA79FB"/>
    <w:rsid w:val="00EB05AB"/>
    <w:rsid w:val="00EB6994"/>
    <w:rsid w:val="00EB76DE"/>
    <w:rsid w:val="00EC5730"/>
    <w:rsid w:val="00ED036D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6BE6"/>
    <w:rsid w:val="00F67543"/>
    <w:rsid w:val="00F67F08"/>
    <w:rsid w:val="00F71A4E"/>
    <w:rsid w:val="00F7325C"/>
    <w:rsid w:val="00F74592"/>
    <w:rsid w:val="00F74F51"/>
    <w:rsid w:val="00F7713B"/>
    <w:rsid w:val="00F82988"/>
    <w:rsid w:val="00F8763E"/>
    <w:rsid w:val="00F87A24"/>
    <w:rsid w:val="00F87C8C"/>
    <w:rsid w:val="00F920A6"/>
    <w:rsid w:val="00F944F9"/>
    <w:rsid w:val="00F953B0"/>
    <w:rsid w:val="00F977D8"/>
    <w:rsid w:val="00FA5198"/>
    <w:rsid w:val="00FB0196"/>
    <w:rsid w:val="00FB1471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character" w:customStyle="1" w:styleId="normalchar">
    <w:name w:val="normal__char"/>
    <w:basedOn w:val="Domylnaczcionkaakapitu"/>
    <w:rsid w:val="00050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purl.org/dc/terms/"/>
    <ds:schemaRef ds:uri="http://purl.org/dc/elements/1.1/"/>
    <ds:schemaRef ds:uri="http://schemas.microsoft.com/office/2006/documentManagement/types"/>
    <ds:schemaRef ds:uri="7b1cf317-af41-45ad-8637-b483ded5e117"/>
    <ds:schemaRef ds:uri="8903a070-bb70-4b9a-bf08-58e3e1c59c53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239</TotalTime>
  <Pages>9</Pages>
  <Words>1749</Words>
  <Characters>12175</Characters>
  <Application>Microsoft Office Word</Application>
  <DocSecurity>0</DocSecurity>
  <Lines>101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Mądroch Karolina (PSG)</cp:lastModifiedBy>
  <cp:revision>12</cp:revision>
  <cp:lastPrinted>2008-02-25T07:24:00Z</cp:lastPrinted>
  <dcterms:created xsi:type="dcterms:W3CDTF">2026-03-18T08:53:00Z</dcterms:created>
  <dcterms:modified xsi:type="dcterms:W3CDTF">2026-03-20T07:50:00Z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